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254" w:type="dxa"/>
        <w:tblInd w:w="-601" w:type="dxa"/>
        <w:tblLayout w:type="fixed"/>
        <w:tblLook w:val="04A0"/>
      </w:tblPr>
      <w:tblGrid>
        <w:gridCol w:w="567"/>
        <w:gridCol w:w="1985"/>
        <w:gridCol w:w="2362"/>
        <w:gridCol w:w="1276"/>
        <w:gridCol w:w="1134"/>
        <w:gridCol w:w="776"/>
        <w:gridCol w:w="933"/>
        <w:gridCol w:w="1268"/>
        <w:gridCol w:w="710"/>
        <w:gridCol w:w="933"/>
        <w:gridCol w:w="1617"/>
        <w:gridCol w:w="1418"/>
        <w:gridCol w:w="1275"/>
      </w:tblGrid>
      <w:tr w:rsidR="003D0DF6" w:rsidTr="000D59D7">
        <w:trPr>
          <w:cantSplit/>
          <w:trHeight w:val="1124"/>
        </w:trPr>
        <w:tc>
          <w:tcPr>
            <w:tcW w:w="567" w:type="dxa"/>
            <w:vMerge w:val="restart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2362" w:type="dxa"/>
            <w:vMerge w:val="restart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119" w:type="dxa"/>
            <w:gridSpan w:val="4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911" w:type="dxa"/>
            <w:gridSpan w:val="3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617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C428D7" w:rsidRPr="00C428D7" w:rsidRDefault="00D6135C" w:rsidP="00D6135C">
            <w:pPr>
              <w:ind w:left="113" w:right="113"/>
              <w:jc w:val="center"/>
            </w:pPr>
            <w:r>
              <w:t>Сведения</w:t>
            </w:r>
            <w:r w:rsidR="00C428D7">
              <w:t xml:space="preserve"> об источниках получения средств, за счет которых совершена сделка</w:t>
            </w:r>
          </w:p>
        </w:tc>
      </w:tr>
      <w:tr w:rsidR="003D0DF6" w:rsidTr="000D59D7">
        <w:trPr>
          <w:cantSplit/>
          <w:trHeight w:val="1830"/>
        </w:trPr>
        <w:tc>
          <w:tcPr>
            <w:tcW w:w="567" w:type="dxa"/>
            <w:vMerge/>
          </w:tcPr>
          <w:p w:rsidR="00C428D7" w:rsidRDefault="00C428D7"/>
        </w:tc>
        <w:tc>
          <w:tcPr>
            <w:tcW w:w="1985" w:type="dxa"/>
            <w:vMerge/>
          </w:tcPr>
          <w:p w:rsidR="00C428D7" w:rsidRDefault="00C428D7"/>
        </w:tc>
        <w:tc>
          <w:tcPr>
            <w:tcW w:w="2362" w:type="dxa"/>
            <w:vMerge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276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(кв.м.)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268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  <w:r>
              <w:t xml:space="preserve"> </w:t>
            </w: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617" w:type="dxa"/>
            <w:vMerge/>
          </w:tcPr>
          <w:p w:rsidR="00C428D7" w:rsidRDefault="00C428D7"/>
        </w:tc>
        <w:tc>
          <w:tcPr>
            <w:tcW w:w="1418" w:type="dxa"/>
            <w:vMerge/>
          </w:tcPr>
          <w:p w:rsidR="00C428D7" w:rsidRDefault="00C428D7"/>
        </w:tc>
        <w:tc>
          <w:tcPr>
            <w:tcW w:w="1275" w:type="dxa"/>
            <w:vMerge/>
          </w:tcPr>
          <w:p w:rsidR="00C428D7" w:rsidRDefault="00C428D7"/>
        </w:tc>
      </w:tr>
      <w:tr w:rsidR="00A60EFF" w:rsidTr="000D59D7">
        <w:tc>
          <w:tcPr>
            <w:tcW w:w="567" w:type="dxa"/>
            <w:vMerge w:val="restart"/>
          </w:tcPr>
          <w:p w:rsidR="00A60EFF" w:rsidRDefault="00A60EFF" w:rsidP="0081407A">
            <w:pPr>
              <w:jc w:val="right"/>
            </w:pPr>
            <w:r>
              <w:t>1</w:t>
            </w:r>
          </w:p>
        </w:tc>
        <w:tc>
          <w:tcPr>
            <w:tcW w:w="1985" w:type="dxa"/>
          </w:tcPr>
          <w:p w:rsidR="00A60EFF" w:rsidRDefault="00A60EFF" w:rsidP="00C217A3">
            <w:proofErr w:type="spellStart"/>
            <w:r>
              <w:t>Дедученко</w:t>
            </w:r>
            <w:proofErr w:type="spellEnd"/>
            <w:r>
              <w:t xml:space="preserve"> Денис Анатольевич</w:t>
            </w:r>
          </w:p>
        </w:tc>
        <w:tc>
          <w:tcPr>
            <w:tcW w:w="2362" w:type="dxa"/>
          </w:tcPr>
          <w:p w:rsidR="00A60EFF" w:rsidRDefault="00A60EFF" w:rsidP="00DF7DEA">
            <w:r>
              <w:t xml:space="preserve">Заместитель главы Администрации </w:t>
            </w:r>
            <w:proofErr w:type="gramStart"/>
            <w:r>
              <w:t>-д</w:t>
            </w:r>
            <w:proofErr w:type="gramEnd"/>
            <w:r>
              <w:t>иректор Департамента финансов</w:t>
            </w:r>
          </w:p>
        </w:tc>
        <w:tc>
          <w:tcPr>
            <w:tcW w:w="1276" w:type="dxa"/>
            <w:vAlign w:val="center"/>
          </w:tcPr>
          <w:p w:rsidR="00A60EFF" w:rsidRDefault="00A60EFF" w:rsidP="0040461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A60EFF" w:rsidRDefault="00A60EFF" w:rsidP="00AE65A6">
            <w:pPr>
              <w:jc w:val="center"/>
            </w:pPr>
            <w:r>
              <w:t>общая долевая</w:t>
            </w:r>
          </w:p>
          <w:p w:rsidR="00A60EFF" w:rsidRDefault="00A60EFF" w:rsidP="00AE65A6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A60EFF" w:rsidRDefault="00A60EFF" w:rsidP="001572FE">
            <w:pPr>
              <w:jc w:val="center"/>
            </w:pPr>
            <w:r>
              <w:t>49,0</w:t>
            </w:r>
          </w:p>
        </w:tc>
        <w:tc>
          <w:tcPr>
            <w:tcW w:w="933" w:type="dxa"/>
            <w:vAlign w:val="center"/>
          </w:tcPr>
          <w:p w:rsidR="00A60EFF" w:rsidRDefault="00A60EFF" w:rsidP="00404613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A60EFF" w:rsidRDefault="00A60EFF" w:rsidP="002B69EE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A60EFF" w:rsidRDefault="008E7AF0" w:rsidP="00B502D4">
            <w:pPr>
              <w:jc w:val="center"/>
            </w:pPr>
            <w:r>
              <w:t>1092466,57</w:t>
            </w:r>
          </w:p>
        </w:tc>
        <w:tc>
          <w:tcPr>
            <w:tcW w:w="1275" w:type="dxa"/>
            <w:vAlign w:val="center"/>
          </w:tcPr>
          <w:p w:rsidR="00A60EFF" w:rsidRDefault="00A60EFF" w:rsidP="00DF7DEA">
            <w:pPr>
              <w:jc w:val="center"/>
            </w:pPr>
            <w:r>
              <w:t>-</w:t>
            </w:r>
          </w:p>
        </w:tc>
      </w:tr>
      <w:tr w:rsidR="00A60EFF" w:rsidTr="000D59D7">
        <w:tc>
          <w:tcPr>
            <w:tcW w:w="567" w:type="dxa"/>
            <w:vMerge/>
          </w:tcPr>
          <w:p w:rsidR="00A60EFF" w:rsidRDefault="00A60EFF"/>
        </w:tc>
        <w:tc>
          <w:tcPr>
            <w:tcW w:w="1985" w:type="dxa"/>
            <w:vMerge w:val="restart"/>
          </w:tcPr>
          <w:p w:rsidR="00A60EFF" w:rsidRDefault="00A60EFF" w:rsidP="008938AB">
            <w:r>
              <w:t>супруга</w:t>
            </w:r>
          </w:p>
        </w:tc>
        <w:tc>
          <w:tcPr>
            <w:tcW w:w="2362" w:type="dxa"/>
            <w:vMerge w:val="restart"/>
          </w:tcPr>
          <w:p w:rsidR="00A60EFF" w:rsidRDefault="00A60EFF"/>
        </w:tc>
        <w:tc>
          <w:tcPr>
            <w:tcW w:w="1276" w:type="dxa"/>
            <w:vAlign w:val="center"/>
          </w:tcPr>
          <w:p w:rsidR="00A60EFF" w:rsidRDefault="00A60EFF" w:rsidP="0040461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A60EFF" w:rsidRDefault="00A60EFF" w:rsidP="000D59D7">
            <w:pPr>
              <w:jc w:val="center"/>
            </w:pPr>
            <w:r>
              <w:t>общая долевая</w:t>
            </w:r>
          </w:p>
          <w:p w:rsidR="00A60EFF" w:rsidRDefault="00A60EFF" w:rsidP="000D59D7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A60EFF" w:rsidRDefault="00A60EFF" w:rsidP="000D59D7">
            <w:pPr>
              <w:jc w:val="center"/>
            </w:pPr>
            <w:r>
              <w:t>49,0</w:t>
            </w:r>
          </w:p>
        </w:tc>
        <w:tc>
          <w:tcPr>
            <w:tcW w:w="933" w:type="dxa"/>
            <w:vAlign w:val="center"/>
          </w:tcPr>
          <w:p w:rsidR="00A60EFF" w:rsidRDefault="00A60EF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A60EFF" w:rsidRDefault="00A60EFF" w:rsidP="001572FE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A60EFF" w:rsidRDefault="008E7AF0" w:rsidP="00C459B3">
            <w:pPr>
              <w:jc w:val="center"/>
            </w:pPr>
            <w:r>
              <w:t>73678,43</w:t>
            </w:r>
          </w:p>
        </w:tc>
        <w:tc>
          <w:tcPr>
            <w:tcW w:w="1275" w:type="dxa"/>
            <w:vMerge w:val="restart"/>
            <w:vAlign w:val="center"/>
          </w:tcPr>
          <w:p w:rsidR="00A60EFF" w:rsidRDefault="00A60EFF" w:rsidP="002B69EE">
            <w:pPr>
              <w:jc w:val="center"/>
            </w:pPr>
            <w:r>
              <w:t>-</w:t>
            </w:r>
          </w:p>
        </w:tc>
      </w:tr>
      <w:tr w:rsidR="00A60EFF" w:rsidTr="000D59D7">
        <w:tc>
          <w:tcPr>
            <w:tcW w:w="567" w:type="dxa"/>
            <w:vMerge/>
          </w:tcPr>
          <w:p w:rsidR="00A60EFF" w:rsidRDefault="00A60EFF"/>
        </w:tc>
        <w:tc>
          <w:tcPr>
            <w:tcW w:w="1985" w:type="dxa"/>
            <w:vMerge/>
          </w:tcPr>
          <w:p w:rsidR="00A60EFF" w:rsidRDefault="00A60EFF" w:rsidP="00C217A3"/>
        </w:tc>
        <w:tc>
          <w:tcPr>
            <w:tcW w:w="2362" w:type="dxa"/>
            <w:vMerge/>
          </w:tcPr>
          <w:p w:rsidR="00A60EFF" w:rsidRDefault="00A60EFF"/>
        </w:tc>
        <w:tc>
          <w:tcPr>
            <w:tcW w:w="1276" w:type="dxa"/>
            <w:vAlign w:val="center"/>
          </w:tcPr>
          <w:p w:rsidR="00A60EFF" w:rsidRDefault="00A60EFF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A60EFF" w:rsidRDefault="00A60EFF" w:rsidP="000D59D7">
            <w:pPr>
              <w:jc w:val="center"/>
            </w:pPr>
            <w:r>
              <w:t>общая долевая</w:t>
            </w:r>
          </w:p>
          <w:p w:rsidR="00A60EFF" w:rsidRDefault="00A60EFF" w:rsidP="00AE65A6">
            <w:pPr>
              <w:jc w:val="center"/>
            </w:pPr>
            <w:r>
              <w:t>(1/3)</w:t>
            </w:r>
          </w:p>
        </w:tc>
        <w:tc>
          <w:tcPr>
            <w:tcW w:w="776" w:type="dxa"/>
            <w:vAlign w:val="center"/>
          </w:tcPr>
          <w:p w:rsidR="00A60EFF" w:rsidRDefault="00A60EFF" w:rsidP="00AE65A6">
            <w:pPr>
              <w:jc w:val="center"/>
            </w:pPr>
            <w:r>
              <w:t>41,0</w:t>
            </w:r>
          </w:p>
        </w:tc>
        <w:tc>
          <w:tcPr>
            <w:tcW w:w="933" w:type="dxa"/>
            <w:vAlign w:val="center"/>
          </w:tcPr>
          <w:p w:rsidR="00A60EFF" w:rsidRDefault="00A60EF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/>
            <w:vAlign w:val="center"/>
          </w:tcPr>
          <w:p w:rsidR="00A60EFF" w:rsidRDefault="00A60EF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A60EFF" w:rsidRDefault="00A60EF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A60EFF" w:rsidRDefault="00A60EFF" w:rsidP="002B69EE">
            <w:pPr>
              <w:jc w:val="center"/>
            </w:pPr>
          </w:p>
        </w:tc>
      </w:tr>
      <w:tr w:rsidR="00A60EFF" w:rsidTr="000D59D7">
        <w:tc>
          <w:tcPr>
            <w:tcW w:w="567" w:type="dxa"/>
            <w:vMerge/>
          </w:tcPr>
          <w:p w:rsidR="00A60EFF" w:rsidRDefault="00A60EFF"/>
        </w:tc>
        <w:tc>
          <w:tcPr>
            <w:tcW w:w="1985" w:type="dxa"/>
          </w:tcPr>
          <w:p w:rsidR="00A60EFF" w:rsidRDefault="00A60EFF" w:rsidP="00C217A3">
            <w:r>
              <w:t>несовершеннолетний ребенок</w:t>
            </w:r>
          </w:p>
        </w:tc>
        <w:tc>
          <w:tcPr>
            <w:tcW w:w="2362" w:type="dxa"/>
          </w:tcPr>
          <w:p w:rsidR="00A60EFF" w:rsidRDefault="00A60EFF"/>
        </w:tc>
        <w:tc>
          <w:tcPr>
            <w:tcW w:w="1276" w:type="dxa"/>
            <w:vAlign w:val="center"/>
          </w:tcPr>
          <w:p w:rsidR="00A60EFF" w:rsidRDefault="00A60EFF" w:rsidP="002B69EE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A60EFF" w:rsidRDefault="00A60EFF" w:rsidP="002B69EE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A60EFF" w:rsidRDefault="00A60EFF" w:rsidP="002B69EE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A60EFF" w:rsidRDefault="00A60EFF" w:rsidP="002B69EE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A60EFF" w:rsidRDefault="00A60EFF" w:rsidP="00404613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A60EFF" w:rsidRDefault="00A60EFF" w:rsidP="00404613">
            <w:pPr>
              <w:jc w:val="center"/>
            </w:pPr>
            <w:r>
              <w:t>49,0</w:t>
            </w:r>
            <w:bookmarkStart w:id="0" w:name="_GoBack"/>
            <w:bookmarkEnd w:id="0"/>
          </w:p>
        </w:tc>
        <w:tc>
          <w:tcPr>
            <w:tcW w:w="933" w:type="dxa"/>
            <w:vAlign w:val="center"/>
          </w:tcPr>
          <w:p w:rsidR="00A60EFF" w:rsidRDefault="00A60EFF" w:rsidP="00404613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A60EFF" w:rsidRDefault="00A60EFF" w:rsidP="002B69EE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A60EFF" w:rsidRDefault="00A60EFF" w:rsidP="00E6638B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A60EFF" w:rsidRDefault="00A60EFF" w:rsidP="002B69EE">
            <w:pPr>
              <w:jc w:val="center"/>
            </w:pPr>
            <w:r>
              <w:t>-</w:t>
            </w:r>
          </w:p>
        </w:tc>
      </w:tr>
      <w:tr w:rsidR="00A60EFF" w:rsidTr="000D59D7">
        <w:tc>
          <w:tcPr>
            <w:tcW w:w="567" w:type="dxa"/>
            <w:vMerge w:val="restart"/>
          </w:tcPr>
          <w:p w:rsidR="00A60EFF" w:rsidRDefault="00A60EFF" w:rsidP="00F00016">
            <w:pPr>
              <w:jc w:val="right"/>
            </w:pPr>
            <w:r>
              <w:t>2</w:t>
            </w:r>
          </w:p>
        </w:tc>
        <w:tc>
          <w:tcPr>
            <w:tcW w:w="1985" w:type="dxa"/>
            <w:vMerge w:val="restart"/>
          </w:tcPr>
          <w:p w:rsidR="00A60EFF" w:rsidRDefault="00A60EFF" w:rsidP="00C217A3">
            <w:r>
              <w:t xml:space="preserve">Зуева </w:t>
            </w:r>
          </w:p>
          <w:p w:rsidR="00A60EFF" w:rsidRDefault="00A60EFF" w:rsidP="00C217A3">
            <w:r>
              <w:t>Людмила</w:t>
            </w:r>
          </w:p>
          <w:p w:rsidR="00A60EFF" w:rsidRDefault="00A60EFF" w:rsidP="00C217A3">
            <w:r>
              <w:t>Анатольевна</w:t>
            </w:r>
          </w:p>
        </w:tc>
        <w:tc>
          <w:tcPr>
            <w:tcW w:w="2362" w:type="dxa"/>
            <w:vMerge w:val="restart"/>
          </w:tcPr>
          <w:p w:rsidR="00A60EFF" w:rsidRDefault="00A60EFF" w:rsidP="00F3456D">
            <w:r>
              <w:t>Зам</w:t>
            </w:r>
            <w:r w:rsidR="00A80263">
              <w:t xml:space="preserve">еститель директора </w:t>
            </w:r>
            <w:proofErr w:type="spellStart"/>
            <w:proofErr w:type="gramStart"/>
            <w:r w:rsidR="00A80263">
              <w:t>Департамента</w:t>
            </w:r>
            <w:r>
              <w:t>-начальник</w:t>
            </w:r>
            <w:proofErr w:type="spellEnd"/>
            <w:proofErr w:type="gramEnd"/>
            <w:r>
              <w:t xml:space="preserve"> отдела планирования и анализа доходов </w:t>
            </w:r>
          </w:p>
        </w:tc>
        <w:tc>
          <w:tcPr>
            <w:tcW w:w="1276" w:type="dxa"/>
            <w:vAlign w:val="center"/>
          </w:tcPr>
          <w:p w:rsidR="00A60EFF" w:rsidRPr="00AF2BC3" w:rsidRDefault="00A60EFF" w:rsidP="003C0AA1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A60EFF" w:rsidRDefault="00A60EFF" w:rsidP="00881B39">
            <w:pPr>
              <w:jc w:val="center"/>
            </w:pPr>
            <w:r>
              <w:t>долевая</w:t>
            </w:r>
          </w:p>
          <w:p w:rsidR="00A60EFF" w:rsidRDefault="00A60EFF" w:rsidP="00881B39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A60EFF" w:rsidRDefault="00A60EFF" w:rsidP="002B69EE">
            <w:pPr>
              <w:jc w:val="center"/>
            </w:pPr>
            <w:r>
              <w:t>379</w:t>
            </w:r>
          </w:p>
        </w:tc>
        <w:tc>
          <w:tcPr>
            <w:tcW w:w="933" w:type="dxa"/>
            <w:vAlign w:val="center"/>
          </w:tcPr>
          <w:p w:rsidR="00A60EFF" w:rsidRDefault="00A60EFF" w:rsidP="002B69EE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A60EFF" w:rsidRPr="0069655B" w:rsidRDefault="00A60EFF" w:rsidP="002B69EE">
            <w:pPr>
              <w:jc w:val="center"/>
            </w:pPr>
            <w:r w:rsidRPr="0069655B"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A60EFF" w:rsidRPr="00D61F83" w:rsidRDefault="003C0AA1" w:rsidP="002B69EE">
            <w:pPr>
              <w:jc w:val="center"/>
            </w:pPr>
            <w:r>
              <w:t>841660,82</w:t>
            </w:r>
          </w:p>
        </w:tc>
        <w:tc>
          <w:tcPr>
            <w:tcW w:w="1275" w:type="dxa"/>
            <w:vMerge w:val="restart"/>
            <w:vAlign w:val="center"/>
          </w:tcPr>
          <w:p w:rsidR="00A60EFF" w:rsidRPr="00B502D4" w:rsidRDefault="00A60EFF" w:rsidP="002B69EE">
            <w:pPr>
              <w:jc w:val="center"/>
              <w:rPr>
                <w:i/>
              </w:rPr>
            </w:pPr>
            <w:r w:rsidRPr="00B502D4">
              <w:rPr>
                <w:i/>
              </w:rPr>
              <w:t>-</w:t>
            </w:r>
          </w:p>
          <w:p w:rsidR="00A60EFF" w:rsidRPr="00B502D4" w:rsidRDefault="00A60EFF" w:rsidP="002B69EE">
            <w:pPr>
              <w:jc w:val="center"/>
              <w:rPr>
                <w:i/>
              </w:rPr>
            </w:pPr>
          </w:p>
        </w:tc>
      </w:tr>
      <w:tr w:rsidR="00A60EFF" w:rsidTr="000D59D7">
        <w:tc>
          <w:tcPr>
            <w:tcW w:w="567" w:type="dxa"/>
            <w:vMerge/>
          </w:tcPr>
          <w:p w:rsidR="00A60EFF" w:rsidRDefault="00A60EFF"/>
        </w:tc>
        <w:tc>
          <w:tcPr>
            <w:tcW w:w="1985" w:type="dxa"/>
            <w:vMerge/>
          </w:tcPr>
          <w:p w:rsidR="00A60EFF" w:rsidRDefault="00A60EFF" w:rsidP="00C217A3"/>
        </w:tc>
        <w:tc>
          <w:tcPr>
            <w:tcW w:w="2362" w:type="dxa"/>
            <w:vMerge/>
          </w:tcPr>
          <w:p w:rsidR="00A60EFF" w:rsidRDefault="00A60EFF" w:rsidP="004905EE"/>
        </w:tc>
        <w:tc>
          <w:tcPr>
            <w:tcW w:w="1276" w:type="dxa"/>
            <w:vAlign w:val="center"/>
          </w:tcPr>
          <w:p w:rsidR="00A60EFF" w:rsidRPr="00AF2BC3" w:rsidRDefault="00A60EFF" w:rsidP="002B69EE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A60EFF" w:rsidRDefault="00A60EFF" w:rsidP="000D59D7">
            <w:pPr>
              <w:jc w:val="center"/>
            </w:pPr>
            <w:r>
              <w:t>долевая</w:t>
            </w:r>
          </w:p>
          <w:p w:rsidR="00A60EFF" w:rsidRDefault="00A60EFF" w:rsidP="000D59D7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A60EFF" w:rsidRDefault="00A60EFF" w:rsidP="000D59D7">
            <w:pPr>
              <w:jc w:val="center"/>
            </w:pPr>
            <w:r>
              <w:t>64,5</w:t>
            </w:r>
          </w:p>
        </w:tc>
        <w:tc>
          <w:tcPr>
            <w:tcW w:w="933" w:type="dxa"/>
            <w:vAlign w:val="center"/>
          </w:tcPr>
          <w:p w:rsidR="00A60EFF" w:rsidRDefault="00A60EF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/>
            <w:vAlign w:val="center"/>
          </w:tcPr>
          <w:p w:rsidR="00A60EFF" w:rsidRPr="00B502D4" w:rsidRDefault="00A60EFF" w:rsidP="002B69EE">
            <w:pPr>
              <w:jc w:val="center"/>
              <w:rPr>
                <w:i/>
              </w:rPr>
            </w:pPr>
          </w:p>
        </w:tc>
        <w:tc>
          <w:tcPr>
            <w:tcW w:w="1418" w:type="dxa"/>
            <w:vMerge/>
            <w:vAlign w:val="center"/>
          </w:tcPr>
          <w:p w:rsidR="00A60EFF" w:rsidRPr="00B502D4" w:rsidRDefault="00A60EFF" w:rsidP="002B69EE">
            <w:pPr>
              <w:jc w:val="center"/>
              <w:rPr>
                <w:i/>
              </w:rPr>
            </w:pPr>
          </w:p>
        </w:tc>
        <w:tc>
          <w:tcPr>
            <w:tcW w:w="1275" w:type="dxa"/>
            <w:vMerge/>
            <w:vAlign w:val="center"/>
          </w:tcPr>
          <w:p w:rsidR="00A60EFF" w:rsidRPr="00B502D4" w:rsidRDefault="00A60EFF" w:rsidP="002B69EE">
            <w:pPr>
              <w:jc w:val="center"/>
              <w:rPr>
                <w:i/>
              </w:rPr>
            </w:pPr>
          </w:p>
        </w:tc>
      </w:tr>
      <w:tr w:rsidR="00A60EFF" w:rsidTr="000D59D7">
        <w:tc>
          <w:tcPr>
            <w:tcW w:w="567" w:type="dxa"/>
            <w:vMerge/>
          </w:tcPr>
          <w:p w:rsidR="00A60EFF" w:rsidRDefault="00A60EFF"/>
        </w:tc>
        <w:tc>
          <w:tcPr>
            <w:tcW w:w="1985" w:type="dxa"/>
            <w:vMerge w:val="restart"/>
          </w:tcPr>
          <w:p w:rsidR="00A60EFF" w:rsidRDefault="00A60EFF" w:rsidP="00C217A3">
            <w:r>
              <w:t>супруг</w:t>
            </w:r>
          </w:p>
        </w:tc>
        <w:tc>
          <w:tcPr>
            <w:tcW w:w="2362" w:type="dxa"/>
            <w:vMerge w:val="restart"/>
          </w:tcPr>
          <w:p w:rsidR="00A60EFF" w:rsidRDefault="00A60EFF" w:rsidP="004905EE"/>
        </w:tc>
        <w:tc>
          <w:tcPr>
            <w:tcW w:w="1276" w:type="dxa"/>
            <w:vAlign w:val="center"/>
          </w:tcPr>
          <w:p w:rsidR="00A60EFF" w:rsidRPr="00AF2BC3" w:rsidRDefault="00A60EFF" w:rsidP="003C0AA1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A60EFF" w:rsidRDefault="00A60EFF" w:rsidP="000D59D7">
            <w:pPr>
              <w:jc w:val="center"/>
            </w:pPr>
            <w:r>
              <w:t>долевая</w:t>
            </w:r>
          </w:p>
          <w:p w:rsidR="00A60EFF" w:rsidRDefault="00A60EFF" w:rsidP="000D59D7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A60EFF" w:rsidRDefault="00A60EFF" w:rsidP="000D59D7">
            <w:pPr>
              <w:jc w:val="center"/>
            </w:pPr>
            <w:r>
              <w:t>379</w:t>
            </w:r>
          </w:p>
        </w:tc>
        <w:tc>
          <w:tcPr>
            <w:tcW w:w="933" w:type="dxa"/>
            <w:vAlign w:val="center"/>
          </w:tcPr>
          <w:p w:rsidR="00A60EFF" w:rsidRDefault="00A60EF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A60EFF" w:rsidRDefault="003C0AA1" w:rsidP="003C0AA1">
            <w:pPr>
              <w:jc w:val="center"/>
            </w:pPr>
            <w:r>
              <w:t xml:space="preserve">Автомобиль </w:t>
            </w: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t xml:space="preserve"> 219170 </w:t>
            </w: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Granta</w:t>
            </w:r>
            <w:proofErr w:type="spellEnd"/>
            <w: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A60EFF" w:rsidRDefault="003C0AA1" w:rsidP="008E7021">
            <w:pPr>
              <w:jc w:val="center"/>
            </w:pPr>
            <w:r>
              <w:t>345689,97</w:t>
            </w:r>
          </w:p>
        </w:tc>
        <w:tc>
          <w:tcPr>
            <w:tcW w:w="1275" w:type="dxa"/>
            <w:vMerge w:val="restart"/>
            <w:vAlign w:val="center"/>
          </w:tcPr>
          <w:p w:rsidR="00A60EFF" w:rsidRDefault="00A60EFF" w:rsidP="002B69EE">
            <w:pPr>
              <w:jc w:val="center"/>
            </w:pPr>
            <w:r>
              <w:t>-</w:t>
            </w:r>
          </w:p>
        </w:tc>
      </w:tr>
      <w:tr w:rsidR="00A60EFF" w:rsidTr="000D59D7">
        <w:tc>
          <w:tcPr>
            <w:tcW w:w="567" w:type="dxa"/>
            <w:vMerge/>
          </w:tcPr>
          <w:p w:rsidR="00A60EFF" w:rsidRDefault="00A60EFF"/>
        </w:tc>
        <w:tc>
          <w:tcPr>
            <w:tcW w:w="1985" w:type="dxa"/>
            <w:vMerge/>
          </w:tcPr>
          <w:p w:rsidR="00A60EFF" w:rsidRDefault="00A60EFF" w:rsidP="00C217A3"/>
        </w:tc>
        <w:tc>
          <w:tcPr>
            <w:tcW w:w="2362" w:type="dxa"/>
            <w:vMerge/>
          </w:tcPr>
          <w:p w:rsidR="00A60EFF" w:rsidRDefault="00A60EFF" w:rsidP="004905EE"/>
        </w:tc>
        <w:tc>
          <w:tcPr>
            <w:tcW w:w="1276" w:type="dxa"/>
            <w:vAlign w:val="center"/>
          </w:tcPr>
          <w:p w:rsidR="00A60EFF" w:rsidRPr="00AF2BC3" w:rsidRDefault="00A60EFF" w:rsidP="000D59D7">
            <w:pPr>
              <w:jc w:val="center"/>
            </w:pPr>
            <w:r>
              <w:t xml:space="preserve">жилой </w:t>
            </w:r>
            <w:r>
              <w:lastRenderedPageBreak/>
              <w:t>дом</w:t>
            </w:r>
          </w:p>
        </w:tc>
        <w:tc>
          <w:tcPr>
            <w:tcW w:w="1134" w:type="dxa"/>
            <w:vAlign w:val="center"/>
          </w:tcPr>
          <w:p w:rsidR="00A60EFF" w:rsidRDefault="00A60EFF" w:rsidP="000D59D7">
            <w:pPr>
              <w:jc w:val="center"/>
            </w:pPr>
            <w:r>
              <w:lastRenderedPageBreak/>
              <w:t>долевая</w:t>
            </w:r>
          </w:p>
          <w:p w:rsidR="00A60EFF" w:rsidRDefault="00A60EFF" w:rsidP="000D59D7">
            <w:pPr>
              <w:jc w:val="center"/>
            </w:pPr>
            <w:r>
              <w:lastRenderedPageBreak/>
              <w:t>(1/2)</w:t>
            </w:r>
          </w:p>
        </w:tc>
        <w:tc>
          <w:tcPr>
            <w:tcW w:w="776" w:type="dxa"/>
            <w:vAlign w:val="center"/>
          </w:tcPr>
          <w:p w:rsidR="00A60EFF" w:rsidRDefault="00A60EFF" w:rsidP="000D59D7">
            <w:pPr>
              <w:jc w:val="center"/>
            </w:pPr>
            <w:r>
              <w:lastRenderedPageBreak/>
              <w:t>64,5</w:t>
            </w:r>
          </w:p>
        </w:tc>
        <w:tc>
          <w:tcPr>
            <w:tcW w:w="933" w:type="dxa"/>
            <w:vAlign w:val="center"/>
          </w:tcPr>
          <w:p w:rsidR="00A60EFF" w:rsidRDefault="00A60EF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A60EFF" w:rsidRDefault="00A60EFF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/>
            <w:vAlign w:val="center"/>
          </w:tcPr>
          <w:p w:rsidR="00A60EFF" w:rsidRDefault="00A60EF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A60EFF" w:rsidRDefault="00A60EF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A60EFF" w:rsidRDefault="00A60EFF" w:rsidP="002B69EE">
            <w:pPr>
              <w:jc w:val="center"/>
            </w:pPr>
          </w:p>
        </w:tc>
      </w:tr>
      <w:tr w:rsidR="002D132B" w:rsidTr="000D59D7">
        <w:tc>
          <w:tcPr>
            <w:tcW w:w="567" w:type="dxa"/>
            <w:vMerge w:val="restart"/>
          </w:tcPr>
          <w:p w:rsidR="002D132B" w:rsidRDefault="002D132B" w:rsidP="0081407A">
            <w:pPr>
              <w:jc w:val="right"/>
            </w:pPr>
            <w:r>
              <w:lastRenderedPageBreak/>
              <w:t>3</w:t>
            </w:r>
          </w:p>
        </w:tc>
        <w:tc>
          <w:tcPr>
            <w:tcW w:w="1985" w:type="dxa"/>
            <w:vMerge w:val="restart"/>
          </w:tcPr>
          <w:p w:rsidR="002D132B" w:rsidRDefault="002D132B" w:rsidP="00C217A3">
            <w:proofErr w:type="spellStart"/>
            <w:r>
              <w:t>Петранова</w:t>
            </w:r>
            <w:proofErr w:type="spellEnd"/>
          </w:p>
          <w:p w:rsidR="002D132B" w:rsidRDefault="002D132B" w:rsidP="00C217A3">
            <w:r>
              <w:t>Валентина</w:t>
            </w:r>
          </w:p>
          <w:p w:rsidR="002D132B" w:rsidRDefault="002D132B" w:rsidP="00C217A3">
            <w:r>
              <w:t>Анатольевна</w:t>
            </w:r>
          </w:p>
        </w:tc>
        <w:tc>
          <w:tcPr>
            <w:tcW w:w="2362" w:type="dxa"/>
            <w:vMerge w:val="restart"/>
          </w:tcPr>
          <w:p w:rsidR="002D132B" w:rsidRDefault="002D132B" w:rsidP="004905EE">
            <w:r>
              <w:t>заместитель начальника отдела планирования и анализа доходов</w:t>
            </w:r>
          </w:p>
        </w:tc>
        <w:tc>
          <w:tcPr>
            <w:tcW w:w="1276" w:type="dxa"/>
            <w:vAlign w:val="center"/>
          </w:tcPr>
          <w:p w:rsidR="002D132B" w:rsidRDefault="002D132B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D132B" w:rsidRDefault="002D132B" w:rsidP="0016335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D132B" w:rsidRDefault="002D132B" w:rsidP="000D59D7">
            <w:pPr>
              <w:jc w:val="center"/>
            </w:pPr>
            <w:r>
              <w:t>56,3</w:t>
            </w:r>
          </w:p>
        </w:tc>
        <w:tc>
          <w:tcPr>
            <w:tcW w:w="933" w:type="dxa"/>
            <w:vAlign w:val="center"/>
          </w:tcPr>
          <w:p w:rsidR="002D132B" w:rsidRDefault="002D132B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 w:val="restart"/>
            <w:vAlign w:val="center"/>
          </w:tcPr>
          <w:p w:rsidR="002D132B" w:rsidRDefault="002D132B" w:rsidP="0072383B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2D132B" w:rsidRDefault="002D132B" w:rsidP="0072383B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2D132B" w:rsidRDefault="002D132B" w:rsidP="0072383B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2D132B" w:rsidRDefault="002D132B" w:rsidP="002B69EE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Merge w:val="restart"/>
            <w:vAlign w:val="center"/>
          </w:tcPr>
          <w:p w:rsidR="002D132B" w:rsidRDefault="002D132B" w:rsidP="002B69EE">
            <w:pPr>
              <w:jc w:val="center"/>
            </w:pPr>
            <w:r>
              <w:t>463113,52</w:t>
            </w:r>
          </w:p>
        </w:tc>
        <w:tc>
          <w:tcPr>
            <w:tcW w:w="1275" w:type="dxa"/>
            <w:vMerge w:val="restart"/>
            <w:vAlign w:val="center"/>
          </w:tcPr>
          <w:p w:rsidR="002D132B" w:rsidRPr="00A64F29" w:rsidRDefault="002D132B" w:rsidP="00E66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D132B" w:rsidTr="000D59D7">
        <w:tc>
          <w:tcPr>
            <w:tcW w:w="567" w:type="dxa"/>
            <w:vMerge/>
          </w:tcPr>
          <w:p w:rsidR="002D132B" w:rsidRDefault="002D132B"/>
        </w:tc>
        <w:tc>
          <w:tcPr>
            <w:tcW w:w="1985" w:type="dxa"/>
            <w:vMerge/>
          </w:tcPr>
          <w:p w:rsidR="002D132B" w:rsidRDefault="002D132B" w:rsidP="00C217A3"/>
        </w:tc>
        <w:tc>
          <w:tcPr>
            <w:tcW w:w="2362" w:type="dxa"/>
            <w:vMerge/>
          </w:tcPr>
          <w:p w:rsidR="002D132B" w:rsidRDefault="002D132B" w:rsidP="004905EE"/>
        </w:tc>
        <w:tc>
          <w:tcPr>
            <w:tcW w:w="1276" w:type="dxa"/>
            <w:vAlign w:val="center"/>
          </w:tcPr>
          <w:p w:rsidR="002D132B" w:rsidRDefault="002D132B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D132B" w:rsidRDefault="002D132B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D132B" w:rsidRDefault="002D132B" w:rsidP="000D59D7">
            <w:pPr>
              <w:jc w:val="center"/>
            </w:pPr>
            <w:r>
              <w:t>35,9</w:t>
            </w:r>
          </w:p>
        </w:tc>
        <w:tc>
          <w:tcPr>
            <w:tcW w:w="933" w:type="dxa"/>
            <w:vAlign w:val="center"/>
          </w:tcPr>
          <w:p w:rsidR="002D132B" w:rsidRDefault="002D132B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2D132B" w:rsidRDefault="002D132B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2D132B" w:rsidRDefault="002D132B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D132B" w:rsidRPr="000F5E30" w:rsidRDefault="002D132B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D132B" w:rsidRDefault="002D132B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D132B" w:rsidRDefault="002D132B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D132B" w:rsidRPr="00163355" w:rsidRDefault="002D132B" w:rsidP="008E7021">
            <w:pPr>
              <w:rPr>
                <w:highlight w:val="yellow"/>
              </w:rPr>
            </w:pPr>
          </w:p>
        </w:tc>
      </w:tr>
      <w:tr w:rsidR="002D132B" w:rsidTr="000D59D7">
        <w:tc>
          <w:tcPr>
            <w:tcW w:w="567" w:type="dxa"/>
            <w:vMerge/>
          </w:tcPr>
          <w:p w:rsidR="002D132B" w:rsidRDefault="002D132B"/>
        </w:tc>
        <w:tc>
          <w:tcPr>
            <w:tcW w:w="1985" w:type="dxa"/>
            <w:vMerge/>
          </w:tcPr>
          <w:p w:rsidR="002D132B" w:rsidRDefault="002D132B" w:rsidP="00C217A3"/>
        </w:tc>
        <w:tc>
          <w:tcPr>
            <w:tcW w:w="2362" w:type="dxa"/>
            <w:vMerge/>
          </w:tcPr>
          <w:p w:rsidR="002D132B" w:rsidRDefault="002D132B" w:rsidP="004905EE"/>
        </w:tc>
        <w:tc>
          <w:tcPr>
            <w:tcW w:w="1276" w:type="dxa"/>
            <w:vAlign w:val="center"/>
          </w:tcPr>
          <w:p w:rsidR="002D132B" w:rsidRDefault="002D132B" w:rsidP="000D59D7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2D132B" w:rsidRDefault="002D132B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D132B" w:rsidRDefault="002D132B" w:rsidP="0072383B">
            <w:pPr>
              <w:jc w:val="center"/>
            </w:pPr>
            <w:r>
              <w:t>37</w:t>
            </w:r>
          </w:p>
        </w:tc>
        <w:tc>
          <w:tcPr>
            <w:tcW w:w="933" w:type="dxa"/>
            <w:vAlign w:val="center"/>
          </w:tcPr>
          <w:p w:rsidR="002D132B" w:rsidRPr="000F5E30" w:rsidRDefault="002D132B" w:rsidP="0072383B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2D132B" w:rsidRPr="00AF2BC3" w:rsidRDefault="002D132B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2D132B" w:rsidRDefault="002D132B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D132B" w:rsidRDefault="002D132B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D132B" w:rsidRDefault="002D132B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D132B" w:rsidRDefault="002D132B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D132B" w:rsidRPr="00163355" w:rsidRDefault="002D132B" w:rsidP="002B69EE">
            <w:pPr>
              <w:jc w:val="center"/>
              <w:rPr>
                <w:highlight w:val="yellow"/>
              </w:rPr>
            </w:pPr>
          </w:p>
        </w:tc>
      </w:tr>
      <w:tr w:rsidR="002D132B" w:rsidTr="000D59D7">
        <w:tc>
          <w:tcPr>
            <w:tcW w:w="567" w:type="dxa"/>
            <w:vMerge/>
          </w:tcPr>
          <w:p w:rsidR="002D132B" w:rsidRDefault="002D132B"/>
        </w:tc>
        <w:tc>
          <w:tcPr>
            <w:tcW w:w="1985" w:type="dxa"/>
            <w:vMerge/>
          </w:tcPr>
          <w:p w:rsidR="002D132B" w:rsidRDefault="002D132B" w:rsidP="00C217A3"/>
        </w:tc>
        <w:tc>
          <w:tcPr>
            <w:tcW w:w="2362" w:type="dxa"/>
            <w:vMerge/>
          </w:tcPr>
          <w:p w:rsidR="002D132B" w:rsidRDefault="002D132B" w:rsidP="004905EE"/>
        </w:tc>
        <w:tc>
          <w:tcPr>
            <w:tcW w:w="1276" w:type="dxa"/>
            <w:vAlign w:val="center"/>
          </w:tcPr>
          <w:p w:rsidR="002D132B" w:rsidRDefault="002D132B" w:rsidP="000D59D7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D132B" w:rsidRDefault="002D132B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D132B" w:rsidRDefault="002D132B" w:rsidP="0072383B">
            <w:pPr>
              <w:jc w:val="center"/>
            </w:pPr>
            <w:r>
              <w:t>28,9</w:t>
            </w:r>
          </w:p>
        </w:tc>
        <w:tc>
          <w:tcPr>
            <w:tcW w:w="933" w:type="dxa"/>
            <w:vAlign w:val="center"/>
          </w:tcPr>
          <w:p w:rsidR="002D132B" w:rsidRPr="000F5E30" w:rsidRDefault="002D132B" w:rsidP="0072383B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2D132B" w:rsidRPr="00AF2BC3" w:rsidRDefault="002D132B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2D132B" w:rsidRDefault="002D132B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D132B" w:rsidRDefault="002D132B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D132B" w:rsidRDefault="002D132B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D132B" w:rsidRDefault="002D132B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D132B" w:rsidRPr="00163355" w:rsidRDefault="002D132B" w:rsidP="002B69EE">
            <w:pPr>
              <w:jc w:val="center"/>
              <w:rPr>
                <w:highlight w:val="yellow"/>
              </w:rPr>
            </w:pP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/>
        </w:tc>
        <w:tc>
          <w:tcPr>
            <w:tcW w:w="1985" w:type="dxa"/>
            <w:vMerge w:val="restart"/>
          </w:tcPr>
          <w:p w:rsidR="00BB0968" w:rsidRDefault="00BB0968" w:rsidP="00C217A3">
            <w:r>
              <w:t>супруг</w:t>
            </w:r>
          </w:p>
        </w:tc>
        <w:tc>
          <w:tcPr>
            <w:tcW w:w="2362" w:type="dxa"/>
            <w:vMerge w:val="restart"/>
          </w:tcPr>
          <w:p w:rsidR="00BB0968" w:rsidRDefault="00BB0968" w:rsidP="004905EE"/>
        </w:tc>
        <w:tc>
          <w:tcPr>
            <w:tcW w:w="1276" w:type="dxa"/>
            <w:vAlign w:val="center"/>
          </w:tcPr>
          <w:p w:rsidR="00BB0968" w:rsidRDefault="00BB0968" w:rsidP="000D59D7">
            <w:pPr>
              <w:jc w:val="center"/>
            </w:pPr>
            <w:r>
              <w:t>земельный дачный участок</w:t>
            </w:r>
          </w:p>
        </w:tc>
        <w:tc>
          <w:tcPr>
            <w:tcW w:w="1134" w:type="dxa"/>
            <w:vAlign w:val="center"/>
          </w:tcPr>
          <w:p w:rsidR="00BB0968" w:rsidRDefault="00BB0968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B0968" w:rsidRDefault="00BB0968" w:rsidP="0072383B">
            <w:pPr>
              <w:jc w:val="center"/>
            </w:pPr>
            <w:r>
              <w:t>900</w:t>
            </w:r>
          </w:p>
        </w:tc>
        <w:tc>
          <w:tcPr>
            <w:tcW w:w="933" w:type="dxa"/>
            <w:vAlign w:val="center"/>
          </w:tcPr>
          <w:p w:rsidR="00BB0968" w:rsidRDefault="00BB0968" w:rsidP="0072383B">
            <w:pPr>
              <w:jc w:val="center"/>
            </w:pPr>
            <w:r>
              <w:t>Россия</w:t>
            </w:r>
          </w:p>
          <w:p w:rsidR="00BB0968" w:rsidRDefault="00BB0968" w:rsidP="0072383B">
            <w:pPr>
              <w:jc w:val="center"/>
            </w:pPr>
          </w:p>
        </w:tc>
        <w:tc>
          <w:tcPr>
            <w:tcW w:w="1268" w:type="dxa"/>
            <w:vMerge w:val="restart"/>
            <w:vAlign w:val="center"/>
          </w:tcPr>
          <w:p w:rsidR="00BB0968" w:rsidRDefault="00BB0968" w:rsidP="00163355">
            <w:pPr>
              <w:jc w:val="center"/>
            </w:pPr>
            <w:r>
              <w:t>квартира</w:t>
            </w:r>
          </w:p>
        </w:tc>
        <w:tc>
          <w:tcPr>
            <w:tcW w:w="710" w:type="dxa"/>
            <w:vMerge w:val="restart"/>
            <w:vAlign w:val="center"/>
          </w:tcPr>
          <w:p w:rsidR="00BB0968" w:rsidRDefault="00BB0968" w:rsidP="000D59D7">
            <w:pPr>
              <w:jc w:val="center"/>
            </w:pPr>
            <w:r>
              <w:t>56,3</w:t>
            </w:r>
          </w:p>
        </w:tc>
        <w:tc>
          <w:tcPr>
            <w:tcW w:w="933" w:type="dxa"/>
            <w:vMerge w:val="restart"/>
            <w:vAlign w:val="center"/>
          </w:tcPr>
          <w:p w:rsidR="00BB0968" w:rsidRDefault="00BB0968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BB0968" w:rsidRPr="00506A15" w:rsidRDefault="00BB0968" w:rsidP="002B69EE">
            <w:pPr>
              <w:jc w:val="center"/>
              <w:rPr>
                <w:lang w:val="en-US"/>
              </w:rPr>
            </w:pPr>
            <w:r>
              <w:t xml:space="preserve">Автомобиль РЕНО </w:t>
            </w:r>
            <w:r>
              <w:rPr>
                <w:lang w:val="en-US"/>
              </w:rPr>
              <w:t>DUSTER</w:t>
            </w:r>
          </w:p>
          <w:p w:rsidR="00BB0968" w:rsidRPr="00506A15" w:rsidRDefault="00BB0968" w:rsidP="00E6638B">
            <w:pPr>
              <w:rPr>
                <w:lang w:val="en-US"/>
              </w:rPr>
            </w:pPr>
            <w: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BB0968" w:rsidRDefault="00BB0968" w:rsidP="002B69EE">
            <w:pPr>
              <w:jc w:val="center"/>
            </w:pPr>
            <w:r>
              <w:t>545040,72</w:t>
            </w:r>
          </w:p>
        </w:tc>
        <w:tc>
          <w:tcPr>
            <w:tcW w:w="1275" w:type="dxa"/>
            <w:vMerge w:val="restart"/>
            <w:vAlign w:val="center"/>
          </w:tcPr>
          <w:p w:rsidR="00BB0968" w:rsidRPr="00163355" w:rsidRDefault="00BB0968" w:rsidP="002B69EE">
            <w:pPr>
              <w:jc w:val="center"/>
              <w:rPr>
                <w:highlight w:val="yellow"/>
              </w:rPr>
            </w:pPr>
            <w:r w:rsidRPr="00A534E5">
              <w:t>-</w:t>
            </w: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/>
        </w:tc>
        <w:tc>
          <w:tcPr>
            <w:tcW w:w="1985" w:type="dxa"/>
            <w:vMerge/>
          </w:tcPr>
          <w:p w:rsidR="00BB0968" w:rsidRDefault="00BB0968" w:rsidP="00C217A3"/>
        </w:tc>
        <w:tc>
          <w:tcPr>
            <w:tcW w:w="2362" w:type="dxa"/>
            <w:vMerge/>
          </w:tcPr>
          <w:p w:rsidR="00BB0968" w:rsidRDefault="00BB0968" w:rsidP="004905EE"/>
        </w:tc>
        <w:tc>
          <w:tcPr>
            <w:tcW w:w="1276" w:type="dxa"/>
            <w:vAlign w:val="center"/>
          </w:tcPr>
          <w:p w:rsidR="00BB0968" w:rsidRDefault="00BB0968" w:rsidP="00506A15">
            <w:pPr>
              <w:jc w:val="center"/>
            </w:pPr>
            <w:r>
              <w:t>дачный дом</w:t>
            </w:r>
          </w:p>
        </w:tc>
        <w:tc>
          <w:tcPr>
            <w:tcW w:w="1134" w:type="dxa"/>
            <w:vAlign w:val="center"/>
          </w:tcPr>
          <w:p w:rsidR="00BB0968" w:rsidRDefault="00BB0968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B0968" w:rsidRDefault="00BB0968" w:rsidP="0072383B">
            <w:pPr>
              <w:jc w:val="center"/>
            </w:pPr>
            <w:r>
              <w:t>66,7</w:t>
            </w:r>
          </w:p>
        </w:tc>
        <w:tc>
          <w:tcPr>
            <w:tcW w:w="933" w:type="dxa"/>
            <w:vAlign w:val="center"/>
          </w:tcPr>
          <w:p w:rsidR="00BB0968" w:rsidRDefault="00BB0968" w:rsidP="0072383B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BB0968" w:rsidRDefault="00BB0968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B0968" w:rsidRPr="000F5E30" w:rsidRDefault="00BB0968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BB0968" w:rsidRPr="00506A15" w:rsidRDefault="00BB0968" w:rsidP="00E6638B"/>
        </w:tc>
        <w:tc>
          <w:tcPr>
            <w:tcW w:w="1418" w:type="dxa"/>
            <w:vMerge/>
            <w:vAlign w:val="center"/>
          </w:tcPr>
          <w:p w:rsidR="00BB0968" w:rsidRDefault="00BB0968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BB0968" w:rsidRPr="00163355" w:rsidRDefault="00BB0968" w:rsidP="002B69EE">
            <w:pPr>
              <w:jc w:val="center"/>
              <w:rPr>
                <w:highlight w:val="yellow"/>
              </w:rPr>
            </w:pPr>
          </w:p>
        </w:tc>
      </w:tr>
      <w:tr w:rsidR="007C1FB3" w:rsidTr="000D59D7">
        <w:tc>
          <w:tcPr>
            <w:tcW w:w="567" w:type="dxa"/>
            <w:vMerge/>
          </w:tcPr>
          <w:p w:rsidR="007C1FB3" w:rsidRDefault="007C1FB3"/>
        </w:tc>
        <w:tc>
          <w:tcPr>
            <w:tcW w:w="1985" w:type="dxa"/>
            <w:vMerge/>
          </w:tcPr>
          <w:p w:rsidR="007C1FB3" w:rsidRDefault="007C1FB3" w:rsidP="00C217A3"/>
        </w:tc>
        <w:tc>
          <w:tcPr>
            <w:tcW w:w="2362" w:type="dxa"/>
            <w:vMerge/>
          </w:tcPr>
          <w:p w:rsidR="007C1FB3" w:rsidRDefault="007C1FB3" w:rsidP="004905EE"/>
        </w:tc>
        <w:tc>
          <w:tcPr>
            <w:tcW w:w="1276" w:type="dxa"/>
            <w:vAlign w:val="center"/>
          </w:tcPr>
          <w:p w:rsidR="007C1FB3" w:rsidRDefault="007C1FB3" w:rsidP="0072383B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7C1FB3" w:rsidRDefault="007C1FB3" w:rsidP="0072383B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7C1FB3" w:rsidRDefault="007C1FB3" w:rsidP="0072383B">
            <w:pPr>
              <w:jc w:val="center"/>
            </w:pPr>
            <w:r>
              <w:t>22,5</w:t>
            </w:r>
          </w:p>
        </w:tc>
        <w:tc>
          <w:tcPr>
            <w:tcW w:w="933" w:type="dxa"/>
            <w:vAlign w:val="center"/>
          </w:tcPr>
          <w:p w:rsidR="007C1FB3" w:rsidRPr="000F5E30" w:rsidRDefault="007C1FB3" w:rsidP="0072383B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7C1FB3" w:rsidRPr="00AF2BC3" w:rsidRDefault="007C1FB3" w:rsidP="000D59D7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710" w:type="dxa"/>
            <w:vAlign w:val="center"/>
          </w:tcPr>
          <w:p w:rsidR="007C1FB3" w:rsidRDefault="007C1FB3" w:rsidP="007C1FB3">
            <w:pPr>
              <w:jc w:val="center"/>
            </w:pPr>
          </w:p>
          <w:p w:rsidR="007C1FB3" w:rsidRDefault="007C1FB3" w:rsidP="007C1FB3">
            <w:pPr>
              <w:jc w:val="center"/>
            </w:pPr>
            <w:r>
              <w:t>22,5</w:t>
            </w:r>
          </w:p>
          <w:p w:rsidR="007C1FB3" w:rsidRDefault="007C1FB3" w:rsidP="007C1FB3">
            <w:pPr>
              <w:jc w:val="center"/>
            </w:pPr>
          </w:p>
        </w:tc>
        <w:tc>
          <w:tcPr>
            <w:tcW w:w="933" w:type="dxa"/>
            <w:vAlign w:val="center"/>
          </w:tcPr>
          <w:p w:rsidR="007C1FB3" w:rsidRDefault="007C1FB3" w:rsidP="007C1FB3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7C1FB3" w:rsidRDefault="007C1F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7C1FB3" w:rsidRDefault="007C1F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7C1FB3" w:rsidRPr="00163355" w:rsidRDefault="007C1FB3" w:rsidP="002B69EE">
            <w:pPr>
              <w:jc w:val="center"/>
              <w:rPr>
                <w:highlight w:val="yellow"/>
              </w:rPr>
            </w:pPr>
          </w:p>
        </w:tc>
      </w:tr>
      <w:tr w:rsidR="007C1FB3" w:rsidTr="000D59D7">
        <w:tc>
          <w:tcPr>
            <w:tcW w:w="567" w:type="dxa"/>
            <w:vMerge/>
          </w:tcPr>
          <w:p w:rsidR="007C1FB3" w:rsidRDefault="007C1FB3"/>
        </w:tc>
        <w:tc>
          <w:tcPr>
            <w:tcW w:w="1985" w:type="dxa"/>
            <w:vMerge/>
          </w:tcPr>
          <w:p w:rsidR="007C1FB3" w:rsidRDefault="007C1FB3" w:rsidP="00C217A3"/>
        </w:tc>
        <w:tc>
          <w:tcPr>
            <w:tcW w:w="2362" w:type="dxa"/>
            <w:vMerge/>
          </w:tcPr>
          <w:p w:rsidR="007C1FB3" w:rsidRDefault="007C1FB3" w:rsidP="004905EE"/>
        </w:tc>
        <w:tc>
          <w:tcPr>
            <w:tcW w:w="1276" w:type="dxa"/>
            <w:vAlign w:val="center"/>
          </w:tcPr>
          <w:p w:rsidR="007C1FB3" w:rsidRDefault="007C1FB3" w:rsidP="000D59D7">
            <w:pPr>
              <w:jc w:val="center"/>
            </w:pPr>
            <w:r>
              <w:t>нежилое здание</w:t>
            </w:r>
          </w:p>
        </w:tc>
        <w:tc>
          <w:tcPr>
            <w:tcW w:w="1134" w:type="dxa"/>
            <w:vAlign w:val="center"/>
          </w:tcPr>
          <w:p w:rsidR="007C1FB3" w:rsidRDefault="007C1FB3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7C1FB3" w:rsidRDefault="007C1FB3" w:rsidP="0072383B">
            <w:pPr>
              <w:jc w:val="center"/>
            </w:pPr>
            <w:r>
              <w:t>28,1</w:t>
            </w:r>
          </w:p>
        </w:tc>
        <w:tc>
          <w:tcPr>
            <w:tcW w:w="933" w:type="dxa"/>
            <w:vAlign w:val="center"/>
          </w:tcPr>
          <w:p w:rsidR="007C1FB3" w:rsidRPr="000F5E30" w:rsidRDefault="007C1FB3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7C1FB3" w:rsidRPr="00AF2BC3" w:rsidRDefault="007C1FB3" w:rsidP="000D59D7">
            <w:pPr>
              <w:jc w:val="center"/>
            </w:pPr>
            <w:r>
              <w:t>земельный участок под нежилым зданием</w:t>
            </w:r>
          </w:p>
        </w:tc>
        <w:tc>
          <w:tcPr>
            <w:tcW w:w="710" w:type="dxa"/>
            <w:vAlign w:val="center"/>
          </w:tcPr>
          <w:p w:rsidR="007C1FB3" w:rsidRDefault="007C1FB3" w:rsidP="00BB0968">
            <w:pPr>
              <w:jc w:val="center"/>
            </w:pPr>
            <w:r>
              <w:t>270</w:t>
            </w:r>
          </w:p>
        </w:tc>
        <w:tc>
          <w:tcPr>
            <w:tcW w:w="933" w:type="dxa"/>
            <w:vAlign w:val="center"/>
          </w:tcPr>
          <w:p w:rsidR="007C1FB3" w:rsidRDefault="00BB0968" w:rsidP="000D59D7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7C1FB3" w:rsidRDefault="007C1F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7C1FB3" w:rsidRDefault="007C1F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7C1FB3" w:rsidRPr="00163355" w:rsidRDefault="007C1FB3" w:rsidP="002B69EE">
            <w:pPr>
              <w:jc w:val="center"/>
              <w:rPr>
                <w:highlight w:val="yellow"/>
              </w:rPr>
            </w:pPr>
          </w:p>
        </w:tc>
      </w:tr>
      <w:tr w:rsidR="007C1FB3" w:rsidTr="000D59D7">
        <w:tc>
          <w:tcPr>
            <w:tcW w:w="567" w:type="dxa"/>
            <w:vMerge/>
          </w:tcPr>
          <w:p w:rsidR="007C1FB3" w:rsidRDefault="007C1FB3"/>
        </w:tc>
        <w:tc>
          <w:tcPr>
            <w:tcW w:w="1985" w:type="dxa"/>
          </w:tcPr>
          <w:p w:rsidR="007C1FB3" w:rsidRDefault="007C1FB3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7C1FB3" w:rsidRDefault="007C1FB3" w:rsidP="000D59D7"/>
        </w:tc>
        <w:tc>
          <w:tcPr>
            <w:tcW w:w="1276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7C1FB3" w:rsidRDefault="007C1FB3" w:rsidP="000D59D7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7C1FB3" w:rsidRDefault="007C1FB3" w:rsidP="000D59D7">
            <w:pPr>
              <w:jc w:val="center"/>
            </w:pPr>
            <w:r>
              <w:t>56,3</w:t>
            </w:r>
          </w:p>
        </w:tc>
        <w:tc>
          <w:tcPr>
            <w:tcW w:w="933" w:type="dxa"/>
            <w:vAlign w:val="center"/>
          </w:tcPr>
          <w:p w:rsidR="007C1FB3" w:rsidRDefault="007C1FB3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</w:tr>
      <w:tr w:rsidR="007C1FB3" w:rsidTr="008E7AF0">
        <w:trPr>
          <w:trHeight w:val="828"/>
        </w:trPr>
        <w:tc>
          <w:tcPr>
            <w:tcW w:w="567" w:type="dxa"/>
            <w:vMerge w:val="restart"/>
          </w:tcPr>
          <w:p w:rsidR="007C1FB3" w:rsidRDefault="007C1FB3" w:rsidP="0081407A">
            <w:pPr>
              <w:jc w:val="right"/>
            </w:pPr>
            <w:r>
              <w:t>4</w:t>
            </w:r>
          </w:p>
          <w:p w:rsidR="007C1FB3" w:rsidRPr="009A51EA" w:rsidRDefault="007C1FB3" w:rsidP="0081407A">
            <w:pPr>
              <w:jc w:val="right"/>
            </w:pPr>
          </w:p>
        </w:tc>
        <w:tc>
          <w:tcPr>
            <w:tcW w:w="1985" w:type="dxa"/>
          </w:tcPr>
          <w:p w:rsidR="007C1FB3" w:rsidRDefault="007C1FB3" w:rsidP="000D59D7">
            <w:r>
              <w:t>Васильев Сергей Александрович</w:t>
            </w:r>
          </w:p>
        </w:tc>
        <w:tc>
          <w:tcPr>
            <w:tcW w:w="2362" w:type="dxa"/>
          </w:tcPr>
          <w:p w:rsidR="007C1FB3" w:rsidRDefault="007C1FB3" w:rsidP="000D59D7">
            <w:r>
              <w:t>начальник бюджетного отдела</w:t>
            </w:r>
          </w:p>
        </w:tc>
        <w:tc>
          <w:tcPr>
            <w:tcW w:w="1276" w:type="dxa"/>
            <w:vAlign w:val="center"/>
          </w:tcPr>
          <w:p w:rsidR="007C1FB3" w:rsidRDefault="007C1FB3" w:rsidP="0072383B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7C1FB3" w:rsidRDefault="007C1FB3" w:rsidP="0072383B">
            <w:pPr>
              <w:jc w:val="center"/>
            </w:pPr>
            <w:r>
              <w:t>общая долевая</w:t>
            </w:r>
          </w:p>
          <w:p w:rsidR="007C1FB3" w:rsidRDefault="007C1FB3" w:rsidP="0072383B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7C1FB3" w:rsidRDefault="007C1FB3" w:rsidP="0072383B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7C1FB3" w:rsidRDefault="007C1FB3" w:rsidP="0072383B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7C1FB3" w:rsidRDefault="007C1FB3" w:rsidP="003B39DB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7C1FB3" w:rsidRDefault="007C1FB3" w:rsidP="003B39DB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7C1FB3" w:rsidRDefault="007C1FB3" w:rsidP="003B39DB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7C1FB3" w:rsidRDefault="007C1FB3" w:rsidP="00683A61">
            <w:pPr>
              <w:jc w:val="center"/>
            </w:pPr>
            <w:r>
              <w:t>Автомобиль «КИА РИО 3»</w:t>
            </w:r>
          </w:p>
        </w:tc>
        <w:tc>
          <w:tcPr>
            <w:tcW w:w="1418" w:type="dxa"/>
            <w:vAlign w:val="center"/>
          </w:tcPr>
          <w:p w:rsidR="007C1FB3" w:rsidRDefault="007C1FB3" w:rsidP="000D59D7">
            <w:pPr>
              <w:jc w:val="center"/>
            </w:pPr>
            <w:r>
              <w:t>736459,67</w:t>
            </w:r>
          </w:p>
        </w:tc>
        <w:tc>
          <w:tcPr>
            <w:tcW w:w="1275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</w:tr>
      <w:tr w:rsidR="007C1FB3" w:rsidTr="000D59D7">
        <w:tc>
          <w:tcPr>
            <w:tcW w:w="567" w:type="dxa"/>
            <w:vMerge/>
          </w:tcPr>
          <w:p w:rsidR="007C1FB3" w:rsidRDefault="007C1FB3" w:rsidP="0081407A">
            <w:pPr>
              <w:jc w:val="right"/>
            </w:pPr>
          </w:p>
        </w:tc>
        <w:tc>
          <w:tcPr>
            <w:tcW w:w="1985" w:type="dxa"/>
          </w:tcPr>
          <w:p w:rsidR="007C1FB3" w:rsidRDefault="007C1FB3" w:rsidP="000D59D7">
            <w:r>
              <w:t>супруга</w:t>
            </w:r>
          </w:p>
        </w:tc>
        <w:tc>
          <w:tcPr>
            <w:tcW w:w="2362" w:type="dxa"/>
          </w:tcPr>
          <w:p w:rsidR="007C1FB3" w:rsidRDefault="007C1FB3" w:rsidP="000D59D7"/>
        </w:tc>
        <w:tc>
          <w:tcPr>
            <w:tcW w:w="1276" w:type="dxa"/>
            <w:vAlign w:val="center"/>
          </w:tcPr>
          <w:p w:rsidR="007C1FB3" w:rsidRDefault="007C1FB3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7C1FB3" w:rsidRDefault="007C1FB3" w:rsidP="003B39DB">
            <w:pPr>
              <w:jc w:val="center"/>
            </w:pPr>
            <w:r>
              <w:t>общая долевая</w:t>
            </w:r>
          </w:p>
          <w:p w:rsidR="007C1FB3" w:rsidRDefault="007C1FB3" w:rsidP="003B39DB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7C1FB3" w:rsidRDefault="007C1FB3" w:rsidP="003B39DB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7C1FB3" w:rsidRDefault="007C1FB3" w:rsidP="003B39DB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7C1FB3" w:rsidRDefault="007C1FB3" w:rsidP="003B39DB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7C1FB3" w:rsidRDefault="007C1FB3" w:rsidP="003B39DB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7C1FB3" w:rsidRDefault="007C1FB3" w:rsidP="003B39DB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7C1FB3" w:rsidRDefault="007C1FB3" w:rsidP="000D59D7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7C1FB3" w:rsidRDefault="007C1FB3" w:rsidP="000D59D7">
            <w:pPr>
              <w:jc w:val="center"/>
            </w:pPr>
            <w:r>
              <w:t>1254651,77</w:t>
            </w:r>
          </w:p>
        </w:tc>
        <w:tc>
          <w:tcPr>
            <w:tcW w:w="1275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</w:tr>
      <w:tr w:rsidR="007C1FB3" w:rsidTr="000D59D7">
        <w:tc>
          <w:tcPr>
            <w:tcW w:w="567" w:type="dxa"/>
            <w:vMerge/>
          </w:tcPr>
          <w:p w:rsidR="007C1FB3" w:rsidRDefault="007C1FB3" w:rsidP="0081407A">
            <w:pPr>
              <w:jc w:val="right"/>
            </w:pPr>
          </w:p>
        </w:tc>
        <w:tc>
          <w:tcPr>
            <w:tcW w:w="1985" w:type="dxa"/>
          </w:tcPr>
          <w:p w:rsidR="007C1FB3" w:rsidRDefault="007C1FB3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7C1FB3" w:rsidRDefault="007C1FB3" w:rsidP="000D59D7"/>
        </w:tc>
        <w:tc>
          <w:tcPr>
            <w:tcW w:w="1276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7C1FB3" w:rsidRDefault="007C1FB3" w:rsidP="003B39DB">
            <w:pPr>
              <w:jc w:val="center"/>
            </w:pPr>
            <w:r>
              <w:t>общая долевая</w:t>
            </w:r>
          </w:p>
          <w:p w:rsidR="007C1FB3" w:rsidRDefault="007C1FB3" w:rsidP="003B39DB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7C1FB3" w:rsidRDefault="007C1FB3" w:rsidP="003B39DB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7C1FB3" w:rsidRDefault="007C1FB3" w:rsidP="003B39DB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7C1FB3" w:rsidRDefault="007C1FB3" w:rsidP="003B39DB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7C1FB3" w:rsidRDefault="007C1FB3" w:rsidP="003B39DB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7C1FB3" w:rsidRDefault="007C1FB3" w:rsidP="003B39DB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</w:tr>
      <w:tr w:rsidR="007C1FB3" w:rsidTr="000D59D7">
        <w:tc>
          <w:tcPr>
            <w:tcW w:w="567" w:type="dxa"/>
            <w:vMerge w:val="restart"/>
          </w:tcPr>
          <w:p w:rsidR="007C1FB3" w:rsidRDefault="007C1FB3" w:rsidP="0081407A">
            <w:pPr>
              <w:jc w:val="right"/>
            </w:pPr>
            <w:r>
              <w:t>5</w:t>
            </w:r>
          </w:p>
        </w:tc>
        <w:tc>
          <w:tcPr>
            <w:tcW w:w="1985" w:type="dxa"/>
          </w:tcPr>
          <w:p w:rsidR="007C1FB3" w:rsidRDefault="007C1FB3" w:rsidP="000D59D7">
            <w:proofErr w:type="spellStart"/>
            <w:r>
              <w:t>Грунина</w:t>
            </w:r>
            <w:proofErr w:type="spellEnd"/>
            <w:r>
              <w:t xml:space="preserve"> Наталья Владимировна</w:t>
            </w:r>
          </w:p>
        </w:tc>
        <w:tc>
          <w:tcPr>
            <w:tcW w:w="2362" w:type="dxa"/>
          </w:tcPr>
          <w:p w:rsidR="007C1FB3" w:rsidRDefault="007C1FB3" w:rsidP="000D59D7">
            <w:r>
              <w:t>заместитель начальника бюджетного отдела</w:t>
            </w:r>
          </w:p>
        </w:tc>
        <w:tc>
          <w:tcPr>
            <w:tcW w:w="1276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7C1FB3" w:rsidRPr="00AF2BC3" w:rsidRDefault="007C1FB3" w:rsidP="003B39DB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7C1FB3" w:rsidRDefault="007C1FB3" w:rsidP="003B39DB">
            <w:pPr>
              <w:jc w:val="center"/>
            </w:pPr>
            <w:r>
              <w:t>42,1</w:t>
            </w:r>
          </w:p>
        </w:tc>
        <w:tc>
          <w:tcPr>
            <w:tcW w:w="933" w:type="dxa"/>
            <w:vAlign w:val="center"/>
          </w:tcPr>
          <w:p w:rsidR="007C1FB3" w:rsidRDefault="007C1FB3" w:rsidP="003B39DB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7C1FB3" w:rsidRDefault="007C1FB3" w:rsidP="000D59D7">
            <w:pPr>
              <w:jc w:val="center"/>
            </w:pPr>
            <w:r>
              <w:t>586441,49</w:t>
            </w:r>
          </w:p>
        </w:tc>
        <w:tc>
          <w:tcPr>
            <w:tcW w:w="1275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</w:tr>
      <w:tr w:rsidR="007C1FB3" w:rsidTr="000D59D7">
        <w:tc>
          <w:tcPr>
            <w:tcW w:w="567" w:type="dxa"/>
            <w:vMerge/>
          </w:tcPr>
          <w:p w:rsidR="007C1FB3" w:rsidRDefault="007C1FB3" w:rsidP="0081407A">
            <w:pPr>
              <w:jc w:val="right"/>
            </w:pPr>
          </w:p>
        </w:tc>
        <w:tc>
          <w:tcPr>
            <w:tcW w:w="1985" w:type="dxa"/>
          </w:tcPr>
          <w:p w:rsidR="007C1FB3" w:rsidRDefault="007C1FB3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7C1FB3" w:rsidRDefault="007C1FB3" w:rsidP="000D59D7"/>
        </w:tc>
        <w:tc>
          <w:tcPr>
            <w:tcW w:w="1276" w:type="dxa"/>
            <w:vAlign w:val="center"/>
          </w:tcPr>
          <w:p w:rsidR="007C1FB3" w:rsidRDefault="007C1FB3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7C1FB3" w:rsidRDefault="007C1FB3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7C1FB3" w:rsidRDefault="007C1FB3" w:rsidP="000D59D7">
            <w:pPr>
              <w:jc w:val="center"/>
            </w:pPr>
            <w:r>
              <w:t>42,1</w:t>
            </w:r>
          </w:p>
        </w:tc>
        <w:tc>
          <w:tcPr>
            <w:tcW w:w="933" w:type="dxa"/>
            <w:vAlign w:val="center"/>
          </w:tcPr>
          <w:p w:rsidR="007C1FB3" w:rsidRDefault="007C1FB3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</w:tr>
      <w:tr w:rsidR="007C1FB3" w:rsidTr="000D59D7">
        <w:tc>
          <w:tcPr>
            <w:tcW w:w="567" w:type="dxa"/>
            <w:vMerge w:val="restart"/>
          </w:tcPr>
          <w:p w:rsidR="007C1FB3" w:rsidRDefault="007C1FB3" w:rsidP="0081407A">
            <w:pPr>
              <w:jc w:val="right"/>
            </w:pPr>
            <w:r>
              <w:t>6</w:t>
            </w:r>
          </w:p>
        </w:tc>
        <w:tc>
          <w:tcPr>
            <w:tcW w:w="1985" w:type="dxa"/>
          </w:tcPr>
          <w:p w:rsidR="007C1FB3" w:rsidRPr="00BB0968" w:rsidRDefault="007C1FB3" w:rsidP="000D59D7">
            <w:pPr>
              <w:rPr>
                <w:highlight w:val="yellow"/>
              </w:rPr>
            </w:pPr>
            <w:proofErr w:type="spellStart"/>
            <w:r w:rsidRPr="001370DA">
              <w:t>Кистина</w:t>
            </w:r>
            <w:proofErr w:type="spellEnd"/>
            <w:r w:rsidRPr="001370DA">
              <w:t xml:space="preserve"> Екатерина Александровна</w:t>
            </w:r>
          </w:p>
        </w:tc>
        <w:tc>
          <w:tcPr>
            <w:tcW w:w="2362" w:type="dxa"/>
          </w:tcPr>
          <w:p w:rsidR="007C1FB3" w:rsidRDefault="007C1FB3" w:rsidP="000D59D7">
            <w:r>
              <w:t>заместитель начальника бюджетного отдела</w:t>
            </w:r>
          </w:p>
        </w:tc>
        <w:tc>
          <w:tcPr>
            <w:tcW w:w="1276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7C1FB3" w:rsidRDefault="007C1FB3" w:rsidP="000D59D7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7C1FB3" w:rsidRDefault="007C1FB3" w:rsidP="0021635C">
            <w:pPr>
              <w:jc w:val="center"/>
            </w:pPr>
            <w:r>
              <w:t>46,3</w:t>
            </w:r>
          </w:p>
        </w:tc>
        <w:tc>
          <w:tcPr>
            <w:tcW w:w="933" w:type="dxa"/>
            <w:vAlign w:val="center"/>
          </w:tcPr>
          <w:p w:rsidR="007C1FB3" w:rsidRDefault="007C1FB3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7C1FB3" w:rsidRDefault="007C1FB3" w:rsidP="000D59D7">
            <w:pPr>
              <w:jc w:val="center"/>
            </w:pPr>
            <w:r>
              <w:t>441167,26</w:t>
            </w:r>
          </w:p>
        </w:tc>
        <w:tc>
          <w:tcPr>
            <w:tcW w:w="1275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</w:tr>
      <w:tr w:rsidR="007C1FB3" w:rsidTr="000D59D7">
        <w:tc>
          <w:tcPr>
            <w:tcW w:w="567" w:type="dxa"/>
            <w:vMerge/>
          </w:tcPr>
          <w:p w:rsidR="007C1FB3" w:rsidRDefault="007C1FB3"/>
        </w:tc>
        <w:tc>
          <w:tcPr>
            <w:tcW w:w="1985" w:type="dxa"/>
          </w:tcPr>
          <w:p w:rsidR="007C1FB3" w:rsidRDefault="007C1FB3" w:rsidP="000D59D7">
            <w:r>
              <w:t>супруг</w:t>
            </w:r>
          </w:p>
        </w:tc>
        <w:tc>
          <w:tcPr>
            <w:tcW w:w="2362" w:type="dxa"/>
          </w:tcPr>
          <w:p w:rsidR="007C1FB3" w:rsidRDefault="007C1FB3" w:rsidP="000D59D7"/>
        </w:tc>
        <w:tc>
          <w:tcPr>
            <w:tcW w:w="1276" w:type="dxa"/>
            <w:vAlign w:val="center"/>
          </w:tcPr>
          <w:p w:rsidR="007C1FB3" w:rsidRDefault="007C1FB3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7C1FB3" w:rsidRDefault="007C1FB3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7C1FB3" w:rsidRDefault="007C1FB3" w:rsidP="0021635C">
            <w:pPr>
              <w:jc w:val="center"/>
            </w:pPr>
            <w:r>
              <w:t>46,3</w:t>
            </w:r>
          </w:p>
        </w:tc>
        <w:tc>
          <w:tcPr>
            <w:tcW w:w="933" w:type="dxa"/>
            <w:vAlign w:val="center"/>
          </w:tcPr>
          <w:p w:rsidR="007C1FB3" w:rsidRDefault="007C1FB3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7C1FB3" w:rsidRPr="0021635C" w:rsidRDefault="007C1FB3" w:rsidP="000D59D7">
            <w:pPr>
              <w:jc w:val="center"/>
              <w:rPr>
                <w:lang w:val="en-US"/>
              </w:rPr>
            </w:pPr>
            <w:r>
              <w:t xml:space="preserve">Автомобиль УАЗ </w:t>
            </w:r>
            <w:r>
              <w:rPr>
                <w:lang w:val="en-US"/>
              </w:rPr>
              <w:t>PATRIOT</w:t>
            </w:r>
          </w:p>
        </w:tc>
        <w:tc>
          <w:tcPr>
            <w:tcW w:w="1418" w:type="dxa"/>
            <w:vAlign w:val="center"/>
          </w:tcPr>
          <w:p w:rsidR="007C1FB3" w:rsidRDefault="007C1FB3" w:rsidP="000D59D7">
            <w:pPr>
              <w:jc w:val="center"/>
            </w:pPr>
            <w:r>
              <w:t>144000,00</w:t>
            </w:r>
          </w:p>
        </w:tc>
        <w:tc>
          <w:tcPr>
            <w:tcW w:w="1275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</w:tr>
      <w:tr w:rsidR="007C1FB3" w:rsidTr="000D59D7">
        <w:tc>
          <w:tcPr>
            <w:tcW w:w="567" w:type="dxa"/>
            <w:vMerge/>
          </w:tcPr>
          <w:p w:rsidR="007C1FB3" w:rsidRDefault="007C1FB3"/>
        </w:tc>
        <w:tc>
          <w:tcPr>
            <w:tcW w:w="1985" w:type="dxa"/>
          </w:tcPr>
          <w:p w:rsidR="007C1FB3" w:rsidRDefault="007C1FB3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7C1FB3" w:rsidRDefault="007C1FB3" w:rsidP="000D59D7"/>
        </w:tc>
        <w:tc>
          <w:tcPr>
            <w:tcW w:w="1276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7C1FB3" w:rsidRDefault="007C1FB3" w:rsidP="000D59D7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7C1FB3" w:rsidRPr="0021635C" w:rsidRDefault="007C1FB3" w:rsidP="002364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  <w:r>
              <w:t>,</w:t>
            </w:r>
            <w:r>
              <w:rPr>
                <w:lang w:val="en-US"/>
              </w:rPr>
              <w:t>3</w:t>
            </w:r>
          </w:p>
        </w:tc>
        <w:tc>
          <w:tcPr>
            <w:tcW w:w="933" w:type="dxa"/>
            <w:vAlign w:val="center"/>
          </w:tcPr>
          <w:p w:rsidR="007C1FB3" w:rsidRDefault="007C1FB3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</w:tr>
      <w:tr w:rsidR="007C1FB3" w:rsidTr="000D59D7">
        <w:tc>
          <w:tcPr>
            <w:tcW w:w="567" w:type="dxa"/>
            <w:vMerge/>
          </w:tcPr>
          <w:p w:rsidR="007C1FB3" w:rsidRDefault="007C1FB3"/>
        </w:tc>
        <w:tc>
          <w:tcPr>
            <w:tcW w:w="1985" w:type="dxa"/>
          </w:tcPr>
          <w:p w:rsidR="007C1FB3" w:rsidRDefault="007C1FB3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7C1FB3" w:rsidRDefault="007C1FB3" w:rsidP="000D59D7"/>
        </w:tc>
        <w:tc>
          <w:tcPr>
            <w:tcW w:w="1276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7C1FB3" w:rsidRDefault="007C1FB3" w:rsidP="000D59D7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7C1FB3" w:rsidRPr="0021635C" w:rsidRDefault="007C1FB3" w:rsidP="000D59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  <w:r>
              <w:t>,</w:t>
            </w:r>
            <w:r>
              <w:rPr>
                <w:lang w:val="en-US"/>
              </w:rPr>
              <w:t>3</w:t>
            </w:r>
          </w:p>
        </w:tc>
        <w:tc>
          <w:tcPr>
            <w:tcW w:w="933" w:type="dxa"/>
            <w:vAlign w:val="center"/>
          </w:tcPr>
          <w:p w:rsidR="007C1FB3" w:rsidRDefault="007C1FB3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7C1FB3" w:rsidRDefault="007C1F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7C1FB3" w:rsidRDefault="007C1FB3" w:rsidP="000D59D7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  <w:vMerge w:val="restart"/>
          </w:tcPr>
          <w:p w:rsidR="00BB0968" w:rsidRPr="0021635C" w:rsidRDefault="00BB0968" w:rsidP="0081407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985" w:type="dxa"/>
          </w:tcPr>
          <w:p w:rsidR="00BB0968" w:rsidRPr="001370DA" w:rsidRDefault="00BB0968" w:rsidP="000D59D7">
            <w:proofErr w:type="spellStart"/>
            <w:r w:rsidRPr="001370DA">
              <w:t>Ловчикова</w:t>
            </w:r>
            <w:proofErr w:type="spellEnd"/>
            <w:r w:rsidRPr="001370DA">
              <w:t xml:space="preserve"> </w:t>
            </w:r>
          </w:p>
          <w:p w:rsidR="00BB0968" w:rsidRPr="00BB0968" w:rsidRDefault="00BB0968" w:rsidP="000D59D7">
            <w:pPr>
              <w:rPr>
                <w:highlight w:val="yellow"/>
              </w:rPr>
            </w:pPr>
            <w:r w:rsidRPr="001370DA">
              <w:t>Юлия Геннадьевна</w:t>
            </w:r>
          </w:p>
        </w:tc>
        <w:tc>
          <w:tcPr>
            <w:tcW w:w="2362" w:type="dxa"/>
          </w:tcPr>
          <w:p w:rsidR="00BB0968" w:rsidRDefault="00BB0968" w:rsidP="0062759C">
            <w:r>
              <w:t>заместитель начальника бюджетного отдела</w:t>
            </w:r>
          </w:p>
        </w:tc>
        <w:tc>
          <w:tcPr>
            <w:tcW w:w="1276" w:type="dxa"/>
            <w:vAlign w:val="center"/>
          </w:tcPr>
          <w:p w:rsidR="00BB0968" w:rsidRDefault="00BB0968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B0968" w:rsidRDefault="00BB0968" w:rsidP="000D59D7">
            <w:pPr>
              <w:jc w:val="center"/>
            </w:pPr>
            <w:r>
              <w:t>долевая</w:t>
            </w:r>
          </w:p>
          <w:p w:rsidR="00BB0968" w:rsidRDefault="00BB0968" w:rsidP="000D59D7">
            <w:pPr>
              <w:jc w:val="center"/>
            </w:pPr>
            <w:r>
              <w:t>1/3</w:t>
            </w:r>
          </w:p>
        </w:tc>
        <w:tc>
          <w:tcPr>
            <w:tcW w:w="776" w:type="dxa"/>
            <w:vAlign w:val="center"/>
          </w:tcPr>
          <w:p w:rsidR="00BB0968" w:rsidRDefault="00BB0968" w:rsidP="000D59D7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BB0968" w:rsidRDefault="00BB0968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BB0968" w:rsidRDefault="00BB0968" w:rsidP="001370DA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B0968" w:rsidRDefault="00BB0968" w:rsidP="001370DA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B0968" w:rsidRDefault="00BB0968" w:rsidP="001370DA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B0968" w:rsidRDefault="00BB0968" w:rsidP="0062759C">
            <w:pPr>
              <w:jc w:val="center"/>
            </w:pPr>
            <w:r>
              <w:t>Автомобиль</w:t>
            </w:r>
          </w:p>
          <w:p w:rsidR="00BB0968" w:rsidRDefault="00BB0968" w:rsidP="0062759C">
            <w:pPr>
              <w:jc w:val="center"/>
            </w:pPr>
            <w:r>
              <w:t xml:space="preserve">ХЕНДЭ АКЦЕНТ </w:t>
            </w:r>
          </w:p>
        </w:tc>
        <w:tc>
          <w:tcPr>
            <w:tcW w:w="1418" w:type="dxa"/>
            <w:vAlign w:val="center"/>
          </w:tcPr>
          <w:p w:rsidR="00BB0968" w:rsidRDefault="001370DA" w:rsidP="000D59D7">
            <w:pPr>
              <w:jc w:val="center"/>
            </w:pPr>
            <w:r>
              <w:t>430417,99</w:t>
            </w:r>
          </w:p>
        </w:tc>
        <w:tc>
          <w:tcPr>
            <w:tcW w:w="1275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 w:rsidP="0081407A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</w:tcPr>
          <w:p w:rsidR="00BB0968" w:rsidRDefault="00BB0968" w:rsidP="000D59D7">
            <w:r>
              <w:t>супруг</w:t>
            </w:r>
          </w:p>
        </w:tc>
        <w:tc>
          <w:tcPr>
            <w:tcW w:w="2362" w:type="dxa"/>
          </w:tcPr>
          <w:p w:rsidR="00BB0968" w:rsidRDefault="00BB0968" w:rsidP="000D59D7"/>
        </w:tc>
        <w:tc>
          <w:tcPr>
            <w:tcW w:w="1276" w:type="dxa"/>
            <w:vAlign w:val="center"/>
          </w:tcPr>
          <w:p w:rsidR="00BB0968" w:rsidRDefault="00BB0968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B0968" w:rsidRDefault="00BB0968" w:rsidP="00A5731C">
            <w:pPr>
              <w:jc w:val="center"/>
            </w:pPr>
            <w:r w:rsidRPr="00AF2BC3">
              <w:t>квартира</w:t>
            </w:r>
          </w:p>
          <w:p w:rsidR="00BB0968" w:rsidRDefault="00BB0968" w:rsidP="00A5731C">
            <w:pPr>
              <w:jc w:val="center"/>
            </w:pPr>
          </w:p>
        </w:tc>
        <w:tc>
          <w:tcPr>
            <w:tcW w:w="710" w:type="dxa"/>
            <w:vAlign w:val="center"/>
          </w:tcPr>
          <w:p w:rsidR="00BB0968" w:rsidRPr="002364CF" w:rsidRDefault="00BB0968" w:rsidP="00A5731C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BB0968" w:rsidRDefault="00BB0968" w:rsidP="00A5731C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BB0968" w:rsidRDefault="00BB0968" w:rsidP="000D59D7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B0968" w:rsidRDefault="001370DA" w:rsidP="000D59D7">
            <w:pPr>
              <w:jc w:val="center"/>
            </w:pPr>
            <w:r>
              <w:t>115500,00</w:t>
            </w:r>
          </w:p>
        </w:tc>
        <w:tc>
          <w:tcPr>
            <w:tcW w:w="1275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 w:rsidP="0081407A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</w:tcPr>
          <w:p w:rsidR="00BB0968" w:rsidRDefault="00BB0968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BB0968" w:rsidRDefault="00BB0968" w:rsidP="000D59D7"/>
        </w:tc>
        <w:tc>
          <w:tcPr>
            <w:tcW w:w="1276" w:type="dxa"/>
            <w:vAlign w:val="center"/>
          </w:tcPr>
          <w:p w:rsidR="00BB0968" w:rsidRDefault="00BB0968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B0968" w:rsidRDefault="00BB0968" w:rsidP="00A5731C">
            <w:pPr>
              <w:jc w:val="center"/>
            </w:pPr>
            <w:r w:rsidRPr="00AF2BC3">
              <w:t>квартира</w:t>
            </w:r>
          </w:p>
          <w:p w:rsidR="00BB0968" w:rsidRDefault="00BB0968" w:rsidP="00A5731C">
            <w:pPr>
              <w:jc w:val="center"/>
            </w:pPr>
          </w:p>
        </w:tc>
        <w:tc>
          <w:tcPr>
            <w:tcW w:w="710" w:type="dxa"/>
            <w:vAlign w:val="center"/>
          </w:tcPr>
          <w:p w:rsidR="00BB0968" w:rsidRPr="002364CF" w:rsidRDefault="00BB0968" w:rsidP="00A5731C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BB0968" w:rsidRDefault="00BB0968" w:rsidP="00A5731C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BB0968" w:rsidRDefault="00BB0968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BB0968" w:rsidRDefault="00BB0968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  <w:vMerge w:val="restart"/>
          </w:tcPr>
          <w:p w:rsidR="00BB0968" w:rsidRPr="002364CF" w:rsidRDefault="00BB0968" w:rsidP="0081407A">
            <w:pPr>
              <w:jc w:val="right"/>
            </w:pPr>
            <w:r>
              <w:t>8</w:t>
            </w:r>
          </w:p>
        </w:tc>
        <w:tc>
          <w:tcPr>
            <w:tcW w:w="1985" w:type="dxa"/>
            <w:vMerge w:val="restart"/>
          </w:tcPr>
          <w:p w:rsidR="00BB0968" w:rsidRDefault="00BB0968" w:rsidP="000D59D7">
            <w:r w:rsidRPr="000A0B37">
              <w:t>Лесик Марина Петровна</w:t>
            </w:r>
          </w:p>
        </w:tc>
        <w:tc>
          <w:tcPr>
            <w:tcW w:w="2362" w:type="dxa"/>
            <w:vMerge w:val="restart"/>
          </w:tcPr>
          <w:p w:rsidR="00BB0968" w:rsidRDefault="00BB0968" w:rsidP="000D59D7">
            <w:r>
              <w:t>начальник отдела финансирования городского хозяйства и развития</w:t>
            </w:r>
          </w:p>
        </w:tc>
        <w:tc>
          <w:tcPr>
            <w:tcW w:w="1276" w:type="dxa"/>
            <w:vAlign w:val="center"/>
          </w:tcPr>
          <w:p w:rsidR="00BB0968" w:rsidRDefault="00BB0968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B0968" w:rsidRDefault="00BB0968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B0968" w:rsidRDefault="00BB0968" w:rsidP="002364CF">
            <w:pPr>
              <w:jc w:val="center"/>
            </w:pPr>
            <w:r>
              <w:t>75,5</w:t>
            </w:r>
          </w:p>
        </w:tc>
        <w:tc>
          <w:tcPr>
            <w:tcW w:w="933" w:type="dxa"/>
            <w:vAlign w:val="center"/>
          </w:tcPr>
          <w:p w:rsidR="00BB0968" w:rsidRDefault="00BB0968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 w:val="restart"/>
            <w:vAlign w:val="center"/>
          </w:tcPr>
          <w:p w:rsidR="00BB0968" w:rsidRDefault="00BB0968" w:rsidP="000D59D7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710" w:type="dxa"/>
            <w:vMerge w:val="restart"/>
            <w:vAlign w:val="center"/>
          </w:tcPr>
          <w:p w:rsidR="00BB0968" w:rsidRDefault="00BB0968" w:rsidP="002364CF">
            <w:pPr>
              <w:jc w:val="center"/>
            </w:pPr>
            <w:r>
              <w:t>20,2</w:t>
            </w:r>
          </w:p>
        </w:tc>
        <w:tc>
          <w:tcPr>
            <w:tcW w:w="933" w:type="dxa"/>
            <w:vMerge w:val="restart"/>
            <w:vAlign w:val="center"/>
          </w:tcPr>
          <w:p w:rsidR="00BB0968" w:rsidRDefault="00BB0968" w:rsidP="000D59D7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BB0968" w:rsidRDefault="00BB0968" w:rsidP="000D59D7">
            <w:pPr>
              <w:jc w:val="center"/>
            </w:pPr>
            <w:r>
              <w:t>Автомобиль «Лада Калина»</w:t>
            </w:r>
          </w:p>
        </w:tc>
        <w:tc>
          <w:tcPr>
            <w:tcW w:w="1418" w:type="dxa"/>
            <w:vMerge w:val="restart"/>
            <w:vAlign w:val="center"/>
          </w:tcPr>
          <w:p w:rsidR="00BB0968" w:rsidRDefault="00BB0968" w:rsidP="000D59D7">
            <w:pPr>
              <w:jc w:val="center"/>
            </w:pPr>
            <w:r>
              <w:t>570496,24</w:t>
            </w:r>
          </w:p>
        </w:tc>
        <w:tc>
          <w:tcPr>
            <w:tcW w:w="1275" w:type="dxa"/>
            <w:vMerge w:val="restart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 w:rsidP="0081407A">
            <w:pPr>
              <w:jc w:val="right"/>
            </w:pPr>
          </w:p>
        </w:tc>
        <w:tc>
          <w:tcPr>
            <w:tcW w:w="1985" w:type="dxa"/>
            <w:vMerge/>
          </w:tcPr>
          <w:p w:rsidR="00BB0968" w:rsidRDefault="00BB0968" w:rsidP="000D59D7"/>
        </w:tc>
        <w:tc>
          <w:tcPr>
            <w:tcW w:w="2362" w:type="dxa"/>
            <w:vMerge/>
          </w:tcPr>
          <w:p w:rsidR="00BB0968" w:rsidRDefault="00BB0968" w:rsidP="000D59D7"/>
        </w:tc>
        <w:tc>
          <w:tcPr>
            <w:tcW w:w="1276" w:type="dxa"/>
            <w:vAlign w:val="center"/>
          </w:tcPr>
          <w:p w:rsidR="00BB0968" w:rsidRDefault="00BB0968" w:rsidP="000D59D7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BB0968" w:rsidRDefault="00BB0968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B0968" w:rsidRDefault="00BB0968" w:rsidP="002364CF">
            <w:pPr>
              <w:jc w:val="center"/>
            </w:pPr>
            <w:r>
              <w:t>20,2</w:t>
            </w:r>
          </w:p>
        </w:tc>
        <w:tc>
          <w:tcPr>
            <w:tcW w:w="933" w:type="dxa"/>
            <w:vAlign w:val="center"/>
          </w:tcPr>
          <w:p w:rsidR="00BB0968" w:rsidRPr="000F5E30" w:rsidRDefault="00BB0968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BB0968" w:rsidRPr="00AF2BC3" w:rsidRDefault="00BB0968" w:rsidP="000D59D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BB0968" w:rsidRPr="002364CF" w:rsidRDefault="00BB0968" w:rsidP="002364CF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B0968" w:rsidRPr="000F5E30" w:rsidRDefault="00BB0968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 w:rsidP="0081407A">
            <w:pPr>
              <w:jc w:val="right"/>
            </w:pPr>
          </w:p>
        </w:tc>
        <w:tc>
          <w:tcPr>
            <w:tcW w:w="1985" w:type="dxa"/>
          </w:tcPr>
          <w:p w:rsidR="00BB0968" w:rsidRDefault="00BB0968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BB0968" w:rsidRDefault="00BB0968" w:rsidP="000D59D7"/>
        </w:tc>
        <w:tc>
          <w:tcPr>
            <w:tcW w:w="1276" w:type="dxa"/>
            <w:vAlign w:val="center"/>
          </w:tcPr>
          <w:p w:rsidR="00BB0968" w:rsidRDefault="00BB0968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B0968" w:rsidRDefault="00BB0968" w:rsidP="000D59D7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BB0968" w:rsidRPr="0021635C" w:rsidRDefault="00BB0968" w:rsidP="002364CF">
            <w:pPr>
              <w:jc w:val="center"/>
              <w:rPr>
                <w:lang w:val="en-US"/>
              </w:rPr>
            </w:pPr>
            <w:r>
              <w:t>75,5</w:t>
            </w:r>
          </w:p>
        </w:tc>
        <w:tc>
          <w:tcPr>
            <w:tcW w:w="933" w:type="dxa"/>
            <w:vAlign w:val="center"/>
          </w:tcPr>
          <w:p w:rsidR="00BB0968" w:rsidRDefault="00BB0968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BB0968" w:rsidRDefault="00BB0968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BB0968" w:rsidRDefault="00BB0968" w:rsidP="000D59D7">
            <w:pPr>
              <w:jc w:val="center"/>
            </w:pPr>
            <w:r>
              <w:t>2273,19</w:t>
            </w:r>
          </w:p>
        </w:tc>
        <w:tc>
          <w:tcPr>
            <w:tcW w:w="1275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</w:tcPr>
          <w:p w:rsidR="00BB0968" w:rsidRDefault="00BB0968" w:rsidP="0081407A">
            <w:pPr>
              <w:jc w:val="right"/>
            </w:pPr>
            <w:r>
              <w:t>9</w:t>
            </w:r>
          </w:p>
        </w:tc>
        <w:tc>
          <w:tcPr>
            <w:tcW w:w="1985" w:type="dxa"/>
          </w:tcPr>
          <w:p w:rsidR="00BB0968" w:rsidRDefault="00BB0968" w:rsidP="00A5731C">
            <w:proofErr w:type="spellStart"/>
            <w:r>
              <w:t>Русанова</w:t>
            </w:r>
            <w:proofErr w:type="spellEnd"/>
            <w:r>
              <w:t xml:space="preserve"> Елена </w:t>
            </w:r>
            <w:r>
              <w:lastRenderedPageBreak/>
              <w:t>Ивановна</w:t>
            </w:r>
          </w:p>
        </w:tc>
        <w:tc>
          <w:tcPr>
            <w:tcW w:w="2362" w:type="dxa"/>
          </w:tcPr>
          <w:p w:rsidR="00BB0968" w:rsidRDefault="00BB0968" w:rsidP="00A5731C">
            <w:r>
              <w:lastRenderedPageBreak/>
              <w:t xml:space="preserve">начальник отдела </w:t>
            </w:r>
            <w:proofErr w:type="gramStart"/>
            <w:r>
              <w:t>-</w:t>
            </w:r>
            <w:r>
              <w:lastRenderedPageBreak/>
              <w:t>г</w:t>
            </w:r>
            <w:proofErr w:type="gramEnd"/>
            <w:r>
              <w:t>лавный бухгалтер отдела учета исполнения бюджета -  главная бухгалтерия</w:t>
            </w:r>
          </w:p>
        </w:tc>
        <w:tc>
          <w:tcPr>
            <w:tcW w:w="1276" w:type="dxa"/>
            <w:vAlign w:val="center"/>
          </w:tcPr>
          <w:p w:rsidR="00BB0968" w:rsidRPr="00AF2BC3" w:rsidRDefault="00BB0968" w:rsidP="00A5731C">
            <w:pPr>
              <w:jc w:val="center"/>
            </w:pPr>
            <w:r>
              <w:lastRenderedPageBreak/>
              <w:t>не имеет</w:t>
            </w:r>
          </w:p>
        </w:tc>
        <w:tc>
          <w:tcPr>
            <w:tcW w:w="1134" w:type="dxa"/>
            <w:vAlign w:val="center"/>
          </w:tcPr>
          <w:p w:rsidR="00BB0968" w:rsidRDefault="00BB0968" w:rsidP="00A5731C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B0968" w:rsidRPr="009C2DA6" w:rsidRDefault="00BB0968" w:rsidP="00A573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  <w:vAlign w:val="center"/>
          </w:tcPr>
          <w:p w:rsidR="00BB0968" w:rsidRDefault="00BB0968" w:rsidP="00A5731C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B0968" w:rsidRDefault="00BB0968" w:rsidP="00A5731C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BB0968" w:rsidRPr="00660F97" w:rsidRDefault="00BB0968" w:rsidP="00A5731C">
            <w:pPr>
              <w:jc w:val="center"/>
            </w:pPr>
            <w:r>
              <w:t>46,0</w:t>
            </w:r>
          </w:p>
        </w:tc>
        <w:tc>
          <w:tcPr>
            <w:tcW w:w="933" w:type="dxa"/>
            <w:vAlign w:val="center"/>
          </w:tcPr>
          <w:p w:rsidR="00BB0968" w:rsidRDefault="00BB0968" w:rsidP="00A5731C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BB0968" w:rsidRDefault="00BB0968" w:rsidP="00A5731C">
            <w:pPr>
              <w:jc w:val="center"/>
            </w:pPr>
            <w:r>
              <w:t xml:space="preserve">Автомобиль </w:t>
            </w:r>
            <w:r>
              <w:lastRenderedPageBreak/>
              <w:t>«ХЕНДЭ ГК 2.0 ГЛС АУТО»</w:t>
            </w:r>
          </w:p>
        </w:tc>
        <w:tc>
          <w:tcPr>
            <w:tcW w:w="1418" w:type="dxa"/>
            <w:vAlign w:val="center"/>
          </w:tcPr>
          <w:p w:rsidR="00BB0968" w:rsidRDefault="00BB0968" w:rsidP="00A5731C">
            <w:pPr>
              <w:jc w:val="center"/>
            </w:pPr>
            <w:r>
              <w:lastRenderedPageBreak/>
              <w:t>530172,39</w:t>
            </w:r>
          </w:p>
        </w:tc>
        <w:tc>
          <w:tcPr>
            <w:tcW w:w="1275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</w:tcPr>
          <w:p w:rsidR="00BB0968" w:rsidRDefault="00BB0968" w:rsidP="0081407A">
            <w:pPr>
              <w:jc w:val="right"/>
            </w:pPr>
            <w:r>
              <w:lastRenderedPageBreak/>
              <w:t>10</w:t>
            </w:r>
          </w:p>
        </w:tc>
        <w:tc>
          <w:tcPr>
            <w:tcW w:w="1985" w:type="dxa"/>
          </w:tcPr>
          <w:p w:rsidR="00BB0968" w:rsidRDefault="00BB0968" w:rsidP="000D59D7">
            <w:r>
              <w:t>Маслова Ольга Викторовна</w:t>
            </w:r>
          </w:p>
        </w:tc>
        <w:tc>
          <w:tcPr>
            <w:tcW w:w="2362" w:type="dxa"/>
          </w:tcPr>
          <w:p w:rsidR="00BB0968" w:rsidRDefault="00BB0968" w:rsidP="00DF530F">
            <w:r>
              <w:t>заместитель начальника  отдела учета исполнения бюджета - главная бухгалтерия</w:t>
            </w:r>
          </w:p>
        </w:tc>
        <w:tc>
          <w:tcPr>
            <w:tcW w:w="1276" w:type="dxa"/>
            <w:vAlign w:val="center"/>
          </w:tcPr>
          <w:p w:rsidR="00BB0968" w:rsidRPr="00AF2BC3" w:rsidRDefault="00BB0968" w:rsidP="000D59D7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BB0968" w:rsidRDefault="00BB0968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B0968" w:rsidRDefault="00BB0968" w:rsidP="000D59D7">
            <w:pPr>
              <w:jc w:val="center"/>
            </w:pPr>
            <w:r>
              <w:t>50,3</w:t>
            </w:r>
          </w:p>
        </w:tc>
        <w:tc>
          <w:tcPr>
            <w:tcW w:w="933" w:type="dxa"/>
            <w:vAlign w:val="center"/>
          </w:tcPr>
          <w:p w:rsidR="00BB0968" w:rsidRDefault="00BB0968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B0968" w:rsidRDefault="00BB0968" w:rsidP="0009448E">
            <w:pPr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710" w:type="dxa"/>
            <w:vAlign w:val="center"/>
          </w:tcPr>
          <w:p w:rsidR="00BB0968" w:rsidRDefault="00BB0968" w:rsidP="000D59D7">
            <w:pPr>
              <w:jc w:val="center"/>
            </w:pPr>
            <w:r>
              <w:t>477</w:t>
            </w:r>
          </w:p>
        </w:tc>
        <w:tc>
          <w:tcPr>
            <w:tcW w:w="933" w:type="dxa"/>
            <w:vAlign w:val="center"/>
          </w:tcPr>
          <w:p w:rsidR="00BB0968" w:rsidRDefault="00BB0968" w:rsidP="000D59D7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BB0968" w:rsidRDefault="00BB0968" w:rsidP="000D59D7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B0968" w:rsidRDefault="00BB0968" w:rsidP="000D59D7">
            <w:pPr>
              <w:jc w:val="center"/>
            </w:pPr>
            <w:r>
              <w:t>824002,83</w:t>
            </w:r>
          </w:p>
        </w:tc>
        <w:tc>
          <w:tcPr>
            <w:tcW w:w="1275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</w:tr>
      <w:tr w:rsidR="00BB0968" w:rsidTr="000D59D7">
        <w:trPr>
          <w:trHeight w:val="843"/>
        </w:trPr>
        <w:tc>
          <w:tcPr>
            <w:tcW w:w="567" w:type="dxa"/>
            <w:vMerge w:val="restart"/>
          </w:tcPr>
          <w:p w:rsidR="00BB0968" w:rsidRDefault="00BB0968" w:rsidP="0081407A">
            <w:pPr>
              <w:jc w:val="right"/>
            </w:pPr>
            <w:r>
              <w:t>11</w:t>
            </w:r>
          </w:p>
        </w:tc>
        <w:tc>
          <w:tcPr>
            <w:tcW w:w="1985" w:type="dxa"/>
            <w:vMerge w:val="restart"/>
          </w:tcPr>
          <w:p w:rsidR="00BB0968" w:rsidRDefault="00BB0968" w:rsidP="000D59D7">
            <w:r>
              <w:t>Маргушина Ольга Ивановна</w:t>
            </w:r>
          </w:p>
        </w:tc>
        <w:tc>
          <w:tcPr>
            <w:tcW w:w="2362" w:type="dxa"/>
            <w:vMerge w:val="restart"/>
          </w:tcPr>
          <w:p w:rsidR="00BB0968" w:rsidRDefault="00BB0968" w:rsidP="00211D55">
            <w:r>
              <w:t>главный специалист отдела учета исполнения бюджета - главная бухгалтерия</w:t>
            </w:r>
          </w:p>
        </w:tc>
        <w:tc>
          <w:tcPr>
            <w:tcW w:w="1276" w:type="dxa"/>
            <w:vAlign w:val="center"/>
          </w:tcPr>
          <w:p w:rsidR="00BB0968" w:rsidRPr="00AF2BC3" w:rsidRDefault="00BB0968" w:rsidP="000D59D7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BB0968" w:rsidRDefault="00BB0968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B0968" w:rsidRDefault="00BB0968" w:rsidP="00211D55">
            <w:pPr>
              <w:jc w:val="center"/>
            </w:pPr>
            <w:r>
              <w:t>44,8</w:t>
            </w:r>
          </w:p>
        </w:tc>
        <w:tc>
          <w:tcPr>
            <w:tcW w:w="933" w:type="dxa"/>
            <w:vAlign w:val="center"/>
          </w:tcPr>
          <w:p w:rsidR="00BB0968" w:rsidRDefault="00BB0968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 w:val="restart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BB0968" w:rsidRDefault="00BB0968" w:rsidP="000D59D7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BB0968" w:rsidRDefault="00BB0968" w:rsidP="000D59D7">
            <w:pPr>
              <w:jc w:val="center"/>
            </w:pPr>
            <w:r>
              <w:t>650813,35</w:t>
            </w:r>
          </w:p>
        </w:tc>
        <w:tc>
          <w:tcPr>
            <w:tcW w:w="1275" w:type="dxa"/>
            <w:vMerge w:val="restart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 w:rsidP="0081407A">
            <w:pPr>
              <w:jc w:val="right"/>
            </w:pPr>
          </w:p>
        </w:tc>
        <w:tc>
          <w:tcPr>
            <w:tcW w:w="1985" w:type="dxa"/>
            <w:vMerge/>
          </w:tcPr>
          <w:p w:rsidR="00BB0968" w:rsidRDefault="00BB0968" w:rsidP="000D59D7"/>
        </w:tc>
        <w:tc>
          <w:tcPr>
            <w:tcW w:w="2362" w:type="dxa"/>
            <w:vMerge/>
          </w:tcPr>
          <w:p w:rsidR="00BB0968" w:rsidRDefault="00BB0968" w:rsidP="00211D55"/>
        </w:tc>
        <w:tc>
          <w:tcPr>
            <w:tcW w:w="1276" w:type="dxa"/>
            <w:vAlign w:val="center"/>
          </w:tcPr>
          <w:p w:rsidR="00BB0968" w:rsidRDefault="00BB0968" w:rsidP="004E332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B0968" w:rsidRDefault="00BB0968" w:rsidP="004E332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B0968" w:rsidRDefault="00BB0968" w:rsidP="004E332D">
            <w:pPr>
              <w:jc w:val="center"/>
            </w:pPr>
            <w:r>
              <w:t>45,1</w:t>
            </w:r>
          </w:p>
        </w:tc>
        <w:tc>
          <w:tcPr>
            <w:tcW w:w="933" w:type="dxa"/>
            <w:vAlign w:val="center"/>
          </w:tcPr>
          <w:p w:rsidR="00BB0968" w:rsidRDefault="00BB0968" w:rsidP="004E332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 w:rsidP="0081407A">
            <w:pPr>
              <w:jc w:val="right"/>
            </w:pPr>
          </w:p>
        </w:tc>
        <w:tc>
          <w:tcPr>
            <w:tcW w:w="1985" w:type="dxa"/>
            <w:vMerge/>
          </w:tcPr>
          <w:p w:rsidR="00BB0968" w:rsidRDefault="00BB0968" w:rsidP="000D59D7"/>
        </w:tc>
        <w:tc>
          <w:tcPr>
            <w:tcW w:w="2362" w:type="dxa"/>
            <w:vMerge/>
          </w:tcPr>
          <w:p w:rsidR="00BB0968" w:rsidRDefault="00BB0968" w:rsidP="00211D55"/>
        </w:tc>
        <w:tc>
          <w:tcPr>
            <w:tcW w:w="1276" w:type="dxa"/>
            <w:vAlign w:val="center"/>
          </w:tcPr>
          <w:p w:rsidR="00BB0968" w:rsidRDefault="00BB0968" w:rsidP="004E332D">
            <w:pPr>
              <w:jc w:val="center"/>
            </w:pPr>
            <w:r w:rsidRPr="004E332D"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BB0968" w:rsidRDefault="00BB0968" w:rsidP="004E332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B0968" w:rsidRDefault="00BB0968" w:rsidP="004E332D">
            <w:pPr>
              <w:jc w:val="center"/>
            </w:pPr>
            <w:r>
              <w:t>600</w:t>
            </w:r>
          </w:p>
        </w:tc>
        <w:tc>
          <w:tcPr>
            <w:tcW w:w="933" w:type="dxa"/>
            <w:vAlign w:val="center"/>
          </w:tcPr>
          <w:p w:rsidR="00BB0968" w:rsidRDefault="00BB0968" w:rsidP="004E332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BB0968" w:rsidRDefault="00BB0968" w:rsidP="000D59D7">
            <w:pPr>
              <w:jc w:val="center"/>
            </w:pPr>
          </w:p>
        </w:tc>
      </w:tr>
      <w:tr w:rsidR="00BB0968" w:rsidTr="000D59D7">
        <w:tc>
          <w:tcPr>
            <w:tcW w:w="567" w:type="dxa"/>
            <w:vMerge w:val="restart"/>
          </w:tcPr>
          <w:p w:rsidR="00BB0968" w:rsidRDefault="00BB0968" w:rsidP="0081407A">
            <w:pPr>
              <w:jc w:val="right"/>
            </w:pPr>
            <w:r>
              <w:t>12</w:t>
            </w:r>
          </w:p>
        </w:tc>
        <w:tc>
          <w:tcPr>
            <w:tcW w:w="1985" w:type="dxa"/>
          </w:tcPr>
          <w:p w:rsidR="00BB0968" w:rsidRDefault="00BB0968" w:rsidP="000D59D7">
            <w:r>
              <w:t xml:space="preserve">Денисенко </w:t>
            </w:r>
          </w:p>
          <w:p w:rsidR="00BB0968" w:rsidRDefault="00BB0968" w:rsidP="000D59D7">
            <w:r>
              <w:t>Наталья</w:t>
            </w:r>
          </w:p>
          <w:p w:rsidR="00BB0968" w:rsidRDefault="00BB0968" w:rsidP="000D59D7">
            <w:r>
              <w:t>Ивановна</w:t>
            </w:r>
          </w:p>
        </w:tc>
        <w:tc>
          <w:tcPr>
            <w:tcW w:w="2362" w:type="dxa"/>
          </w:tcPr>
          <w:p w:rsidR="00BB0968" w:rsidRDefault="00BB0968" w:rsidP="00211D55">
            <w:r>
              <w:t>главный специалист отдела учета исполнения бюджета – главная бухгалтерия</w:t>
            </w:r>
          </w:p>
        </w:tc>
        <w:tc>
          <w:tcPr>
            <w:tcW w:w="1276" w:type="dxa"/>
            <w:vAlign w:val="center"/>
          </w:tcPr>
          <w:p w:rsidR="00BB0968" w:rsidRDefault="00BB0968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B0968" w:rsidRPr="000F5E30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B0968" w:rsidRDefault="00BB0968" w:rsidP="000D59D7">
            <w:pPr>
              <w:jc w:val="center"/>
            </w:pPr>
            <w:r>
              <w:t>кухня</w:t>
            </w:r>
          </w:p>
        </w:tc>
        <w:tc>
          <w:tcPr>
            <w:tcW w:w="710" w:type="dxa"/>
            <w:vAlign w:val="center"/>
          </w:tcPr>
          <w:p w:rsidR="00BB0968" w:rsidRDefault="00BB0968" w:rsidP="000D59D7">
            <w:pPr>
              <w:jc w:val="center"/>
            </w:pPr>
            <w:r>
              <w:t>42,2</w:t>
            </w:r>
          </w:p>
        </w:tc>
        <w:tc>
          <w:tcPr>
            <w:tcW w:w="933" w:type="dxa"/>
            <w:vAlign w:val="center"/>
          </w:tcPr>
          <w:p w:rsidR="00BB0968" w:rsidRDefault="00BB0968" w:rsidP="000D59D7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BB0968" w:rsidRDefault="00BB0968" w:rsidP="000D59D7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B0968" w:rsidRDefault="00BB0968" w:rsidP="000D59D7">
            <w:pPr>
              <w:jc w:val="center"/>
            </w:pPr>
            <w:r>
              <w:t>337681,49</w:t>
            </w:r>
          </w:p>
        </w:tc>
        <w:tc>
          <w:tcPr>
            <w:tcW w:w="1275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/>
        </w:tc>
        <w:tc>
          <w:tcPr>
            <w:tcW w:w="1985" w:type="dxa"/>
          </w:tcPr>
          <w:p w:rsidR="00BB0968" w:rsidRDefault="00BB0968" w:rsidP="000D59D7">
            <w:r>
              <w:t>супруг</w:t>
            </w:r>
          </w:p>
        </w:tc>
        <w:tc>
          <w:tcPr>
            <w:tcW w:w="2362" w:type="dxa"/>
          </w:tcPr>
          <w:p w:rsidR="00BB0968" w:rsidRDefault="00BB0968" w:rsidP="00211D55"/>
        </w:tc>
        <w:tc>
          <w:tcPr>
            <w:tcW w:w="1276" w:type="dxa"/>
            <w:vAlign w:val="center"/>
          </w:tcPr>
          <w:p w:rsidR="00BB0968" w:rsidRDefault="00BB0968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B0968" w:rsidRPr="000F5E30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B0968" w:rsidRDefault="00BB0968" w:rsidP="00A5731C">
            <w:pPr>
              <w:jc w:val="center"/>
            </w:pPr>
            <w:r>
              <w:t>кухня</w:t>
            </w:r>
          </w:p>
        </w:tc>
        <w:tc>
          <w:tcPr>
            <w:tcW w:w="710" w:type="dxa"/>
            <w:vAlign w:val="center"/>
          </w:tcPr>
          <w:p w:rsidR="00BB0968" w:rsidRDefault="00BB0968" w:rsidP="00A5731C">
            <w:pPr>
              <w:jc w:val="center"/>
            </w:pPr>
            <w:r>
              <w:t>42,2</w:t>
            </w:r>
          </w:p>
        </w:tc>
        <w:tc>
          <w:tcPr>
            <w:tcW w:w="933" w:type="dxa"/>
            <w:vAlign w:val="center"/>
          </w:tcPr>
          <w:p w:rsidR="00BB0968" w:rsidRDefault="00BB0968" w:rsidP="00A5731C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BB0968" w:rsidRPr="005C712E" w:rsidRDefault="00BB0968" w:rsidP="000D59D7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FORD MONDEO</w:t>
            </w:r>
          </w:p>
        </w:tc>
        <w:tc>
          <w:tcPr>
            <w:tcW w:w="1418" w:type="dxa"/>
            <w:vAlign w:val="center"/>
          </w:tcPr>
          <w:p w:rsidR="00BB0968" w:rsidRDefault="00BB0968" w:rsidP="000D59D7">
            <w:pPr>
              <w:jc w:val="center"/>
            </w:pPr>
          </w:p>
          <w:p w:rsidR="00BB0968" w:rsidRDefault="00BB0968" w:rsidP="000D59D7">
            <w:pPr>
              <w:jc w:val="center"/>
            </w:pPr>
            <w:r>
              <w:t>50695,01</w:t>
            </w:r>
          </w:p>
          <w:p w:rsidR="00BB0968" w:rsidRDefault="00BB0968" w:rsidP="000D59D7">
            <w:pPr>
              <w:jc w:val="center"/>
            </w:pPr>
          </w:p>
        </w:tc>
        <w:tc>
          <w:tcPr>
            <w:tcW w:w="1275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/>
        </w:tc>
        <w:tc>
          <w:tcPr>
            <w:tcW w:w="1985" w:type="dxa"/>
          </w:tcPr>
          <w:p w:rsidR="00BB0968" w:rsidRPr="005C712E" w:rsidRDefault="00BB0968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BB0968" w:rsidRDefault="00BB0968" w:rsidP="00211D55"/>
        </w:tc>
        <w:tc>
          <w:tcPr>
            <w:tcW w:w="1276" w:type="dxa"/>
            <w:vAlign w:val="center"/>
          </w:tcPr>
          <w:p w:rsidR="00BB0968" w:rsidRDefault="00BB0968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B0968" w:rsidRPr="000F5E30" w:rsidRDefault="00BB0968" w:rsidP="000D59D7">
            <w:pPr>
              <w:jc w:val="center"/>
            </w:pPr>
          </w:p>
        </w:tc>
        <w:tc>
          <w:tcPr>
            <w:tcW w:w="1268" w:type="dxa"/>
            <w:vAlign w:val="center"/>
          </w:tcPr>
          <w:p w:rsidR="00BB0968" w:rsidRDefault="00BB0968" w:rsidP="00A5731C">
            <w:pPr>
              <w:jc w:val="center"/>
            </w:pPr>
            <w:r>
              <w:t>кухня</w:t>
            </w:r>
          </w:p>
        </w:tc>
        <w:tc>
          <w:tcPr>
            <w:tcW w:w="710" w:type="dxa"/>
            <w:vAlign w:val="center"/>
          </w:tcPr>
          <w:p w:rsidR="00BB0968" w:rsidRDefault="00BB0968" w:rsidP="00A5731C">
            <w:pPr>
              <w:jc w:val="center"/>
            </w:pPr>
            <w:r>
              <w:t>42,2</w:t>
            </w:r>
          </w:p>
        </w:tc>
        <w:tc>
          <w:tcPr>
            <w:tcW w:w="933" w:type="dxa"/>
            <w:vAlign w:val="center"/>
          </w:tcPr>
          <w:p w:rsidR="00BB0968" w:rsidRDefault="00BB0968" w:rsidP="00A5731C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BB0968" w:rsidRDefault="00BB0968" w:rsidP="000D59D7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B0968" w:rsidRDefault="00BB0968" w:rsidP="000D59D7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/>
        </w:tc>
        <w:tc>
          <w:tcPr>
            <w:tcW w:w="1985" w:type="dxa"/>
          </w:tcPr>
          <w:p w:rsidR="00BB0968" w:rsidRPr="005C712E" w:rsidRDefault="00BB0968" w:rsidP="004E332D">
            <w:r>
              <w:t>несовершеннолетний ребенок</w:t>
            </w:r>
          </w:p>
        </w:tc>
        <w:tc>
          <w:tcPr>
            <w:tcW w:w="2362" w:type="dxa"/>
          </w:tcPr>
          <w:p w:rsidR="00BB0968" w:rsidRDefault="00BB0968" w:rsidP="004E332D"/>
        </w:tc>
        <w:tc>
          <w:tcPr>
            <w:tcW w:w="1276" w:type="dxa"/>
            <w:vAlign w:val="center"/>
          </w:tcPr>
          <w:p w:rsidR="00BB0968" w:rsidRDefault="00BB0968" w:rsidP="004E332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B0968" w:rsidRPr="000F5E30" w:rsidRDefault="00BB0968" w:rsidP="004E332D">
            <w:pPr>
              <w:jc w:val="center"/>
            </w:pPr>
          </w:p>
        </w:tc>
        <w:tc>
          <w:tcPr>
            <w:tcW w:w="1268" w:type="dxa"/>
            <w:vAlign w:val="center"/>
          </w:tcPr>
          <w:p w:rsidR="00BB0968" w:rsidRDefault="00BB0968" w:rsidP="004E332D">
            <w:pPr>
              <w:jc w:val="center"/>
            </w:pPr>
            <w:r>
              <w:t>кухня</w:t>
            </w:r>
          </w:p>
        </w:tc>
        <w:tc>
          <w:tcPr>
            <w:tcW w:w="710" w:type="dxa"/>
            <w:vAlign w:val="center"/>
          </w:tcPr>
          <w:p w:rsidR="00BB0968" w:rsidRDefault="00BB0968" w:rsidP="004E332D">
            <w:pPr>
              <w:jc w:val="center"/>
            </w:pPr>
            <w:r>
              <w:t>42,2</w:t>
            </w:r>
          </w:p>
        </w:tc>
        <w:tc>
          <w:tcPr>
            <w:tcW w:w="933" w:type="dxa"/>
            <w:vAlign w:val="center"/>
          </w:tcPr>
          <w:p w:rsidR="00BB0968" w:rsidRDefault="00BB0968" w:rsidP="004E332D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BB0968" w:rsidRDefault="00BB0968" w:rsidP="004E332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  <w:vMerge w:val="restart"/>
          </w:tcPr>
          <w:p w:rsidR="00BB0968" w:rsidRDefault="00BB0968" w:rsidP="00A80263">
            <w:pPr>
              <w:jc w:val="right"/>
            </w:pPr>
            <w:r>
              <w:lastRenderedPageBreak/>
              <w:t>13</w:t>
            </w:r>
          </w:p>
        </w:tc>
        <w:tc>
          <w:tcPr>
            <w:tcW w:w="1985" w:type="dxa"/>
          </w:tcPr>
          <w:p w:rsidR="00BB0968" w:rsidRDefault="00BB0968" w:rsidP="004E332D">
            <w:r>
              <w:t>Торбина Ирина Александровна</w:t>
            </w:r>
          </w:p>
        </w:tc>
        <w:tc>
          <w:tcPr>
            <w:tcW w:w="2362" w:type="dxa"/>
          </w:tcPr>
          <w:p w:rsidR="00BB0968" w:rsidRDefault="00BB0968" w:rsidP="004E332D">
            <w:r>
              <w:t>главный специалист отдела учета исполнения бюджета – главная бухгалтерия</w:t>
            </w:r>
          </w:p>
        </w:tc>
        <w:tc>
          <w:tcPr>
            <w:tcW w:w="1276" w:type="dxa"/>
            <w:vAlign w:val="center"/>
          </w:tcPr>
          <w:p w:rsidR="00BB0968" w:rsidRDefault="00BB0968" w:rsidP="004E332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B0968" w:rsidRDefault="00BB0968" w:rsidP="004E332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B0968" w:rsidRDefault="00BB0968" w:rsidP="004E332D">
            <w:pPr>
              <w:jc w:val="center"/>
            </w:pPr>
            <w:r>
              <w:t>69,1</w:t>
            </w:r>
          </w:p>
        </w:tc>
        <w:tc>
          <w:tcPr>
            <w:tcW w:w="933" w:type="dxa"/>
            <w:vAlign w:val="center"/>
          </w:tcPr>
          <w:p w:rsidR="00BB0968" w:rsidRDefault="00BB0968" w:rsidP="004E332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B0968" w:rsidRDefault="00BB0968" w:rsidP="007C1FB3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B0968" w:rsidRDefault="00BB0968" w:rsidP="007C1FB3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B0968" w:rsidRDefault="00BB0968" w:rsidP="007C1FB3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B0968" w:rsidRPr="004E332D" w:rsidRDefault="00BB0968" w:rsidP="004E332D">
            <w:pPr>
              <w:jc w:val="center"/>
            </w:pPr>
            <w:r>
              <w:t>Автомобиль ВАЗ 21120</w:t>
            </w:r>
          </w:p>
        </w:tc>
        <w:tc>
          <w:tcPr>
            <w:tcW w:w="1418" w:type="dxa"/>
            <w:vAlign w:val="center"/>
          </w:tcPr>
          <w:p w:rsidR="00BB0968" w:rsidRDefault="00BB0968" w:rsidP="004E332D">
            <w:pPr>
              <w:jc w:val="center"/>
            </w:pPr>
            <w:r>
              <w:t>1430610,95</w:t>
            </w:r>
          </w:p>
        </w:tc>
        <w:tc>
          <w:tcPr>
            <w:tcW w:w="1275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 w:rsidP="004E332D"/>
        </w:tc>
        <w:tc>
          <w:tcPr>
            <w:tcW w:w="1985" w:type="dxa"/>
          </w:tcPr>
          <w:p w:rsidR="00BB0968" w:rsidRDefault="00BB0968" w:rsidP="004E332D">
            <w:r>
              <w:t>супруг</w:t>
            </w:r>
          </w:p>
        </w:tc>
        <w:tc>
          <w:tcPr>
            <w:tcW w:w="2362" w:type="dxa"/>
          </w:tcPr>
          <w:p w:rsidR="00BB0968" w:rsidRDefault="00BB0968" w:rsidP="004E332D"/>
        </w:tc>
        <w:tc>
          <w:tcPr>
            <w:tcW w:w="1276" w:type="dxa"/>
            <w:vAlign w:val="center"/>
          </w:tcPr>
          <w:p w:rsidR="00BB0968" w:rsidRDefault="00BB0968" w:rsidP="004E332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B0968" w:rsidRPr="000F5E30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B0968" w:rsidRDefault="00BB0968" w:rsidP="007C1FB3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BB0968" w:rsidRPr="00660F97" w:rsidRDefault="00BB0968" w:rsidP="001E360F">
            <w:pPr>
              <w:jc w:val="center"/>
            </w:pPr>
            <w:r>
              <w:t>69,1</w:t>
            </w:r>
          </w:p>
        </w:tc>
        <w:tc>
          <w:tcPr>
            <w:tcW w:w="933" w:type="dxa"/>
            <w:vAlign w:val="center"/>
          </w:tcPr>
          <w:p w:rsidR="00BB0968" w:rsidRDefault="00BB0968" w:rsidP="007C1FB3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BB0968" w:rsidRPr="001E7469" w:rsidRDefault="001E7469" w:rsidP="004E332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B0968" w:rsidRDefault="00BB0968" w:rsidP="004E332D">
            <w:pPr>
              <w:jc w:val="center"/>
            </w:pPr>
          </w:p>
          <w:p w:rsidR="00BB0968" w:rsidRDefault="00BB0968" w:rsidP="001E360F">
            <w:pPr>
              <w:jc w:val="center"/>
            </w:pPr>
            <w:r>
              <w:t>183673,17</w:t>
            </w:r>
          </w:p>
        </w:tc>
        <w:tc>
          <w:tcPr>
            <w:tcW w:w="1275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 w:rsidP="004E332D"/>
        </w:tc>
        <w:tc>
          <w:tcPr>
            <w:tcW w:w="1985" w:type="dxa"/>
          </w:tcPr>
          <w:p w:rsidR="00BB0968" w:rsidRPr="005C712E" w:rsidRDefault="00BB0968" w:rsidP="004E332D">
            <w:r>
              <w:t>несовершеннолетний ребенок</w:t>
            </w:r>
          </w:p>
        </w:tc>
        <w:tc>
          <w:tcPr>
            <w:tcW w:w="2362" w:type="dxa"/>
          </w:tcPr>
          <w:p w:rsidR="00BB0968" w:rsidRDefault="00BB0968" w:rsidP="004E332D"/>
        </w:tc>
        <w:tc>
          <w:tcPr>
            <w:tcW w:w="1276" w:type="dxa"/>
            <w:vAlign w:val="center"/>
          </w:tcPr>
          <w:p w:rsidR="00BB0968" w:rsidRDefault="00BB0968" w:rsidP="004E332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B0968" w:rsidRPr="000F5E30" w:rsidRDefault="00BB0968" w:rsidP="004E332D">
            <w:pPr>
              <w:jc w:val="center"/>
            </w:pPr>
          </w:p>
        </w:tc>
        <w:tc>
          <w:tcPr>
            <w:tcW w:w="1268" w:type="dxa"/>
            <w:vAlign w:val="center"/>
          </w:tcPr>
          <w:p w:rsidR="00BB0968" w:rsidRDefault="00BB0968" w:rsidP="007C1FB3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BB0968" w:rsidRPr="00660F97" w:rsidRDefault="00BB0968" w:rsidP="007C1FB3">
            <w:pPr>
              <w:jc w:val="center"/>
            </w:pPr>
            <w:r>
              <w:t>69,1</w:t>
            </w:r>
          </w:p>
        </w:tc>
        <w:tc>
          <w:tcPr>
            <w:tcW w:w="933" w:type="dxa"/>
            <w:vAlign w:val="center"/>
          </w:tcPr>
          <w:p w:rsidR="00BB0968" w:rsidRDefault="00BB0968" w:rsidP="007C1FB3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BB0968" w:rsidRDefault="00BB0968" w:rsidP="004E332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</w:tr>
      <w:tr w:rsidR="00BB0968" w:rsidTr="000D59D7">
        <w:tc>
          <w:tcPr>
            <w:tcW w:w="567" w:type="dxa"/>
            <w:vMerge/>
          </w:tcPr>
          <w:p w:rsidR="00BB0968" w:rsidRDefault="00BB0968" w:rsidP="004E332D"/>
        </w:tc>
        <w:tc>
          <w:tcPr>
            <w:tcW w:w="1985" w:type="dxa"/>
          </w:tcPr>
          <w:p w:rsidR="00BB0968" w:rsidRPr="005C712E" w:rsidRDefault="00BB0968" w:rsidP="004E332D">
            <w:r>
              <w:t>несовершеннолетний ребенок</w:t>
            </w:r>
          </w:p>
        </w:tc>
        <w:tc>
          <w:tcPr>
            <w:tcW w:w="2362" w:type="dxa"/>
          </w:tcPr>
          <w:p w:rsidR="00BB0968" w:rsidRDefault="00BB0968" w:rsidP="004E332D"/>
        </w:tc>
        <w:tc>
          <w:tcPr>
            <w:tcW w:w="1276" w:type="dxa"/>
            <w:vAlign w:val="center"/>
          </w:tcPr>
          <w:p w:rsidR="00BB0968" w:rsidRDefault="00BB0968" w:rsidP="004E332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B0968" w:rsidRPr="000F5E30" w:rsidRDefault="00BB0968" w:rsidP="004E332D">
            <w:pPr>
              <w:jc w:val="center"/>
            </w:pPr>
          </w:p>
        </w:tc>
        <w:tc>
          <w:tcPr>
            <w:tcW w:w="1268" w:type="dxa"/>
            <w:vAlign w:val="center"/>
          </w:tcPr>
          <w:p w:rsidR="00BB0968" w:rsidRDefault="00BB0968" w:rsidP="007C1FB3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BB0968" w:rsidRPr="00660F97" w:rsidRDefault="00BB0968" w:rsidP="007C1FB3">
            <w:pPr>
              <w:jc w:val="center"/>
            </w:pPr>
            <w:r>
              <w:t>69,1</w:t>
            </w:r>
          </w:p>
        </w:tc>
        <w:tc>
          <w:tcPr>
            <w:tcW w:w="933" w:type="dxa"/>
            <w:vAlign w:val="center"/>
          </w:tcPr>
          <w:p w:rsidR="00BB0968" w:rsidRDefault="00BB0968" w:rsidP="004E332D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BB0968" w:rsidRDefault="00BB0968" w:rsidP="004E332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B0968" w:rsidRDefault="00BB0968" w:rsidP="004E332D">
            <w:pPr>
              <w:jc w:val="center"/>
            </w:pPr>
            <w:r>
              <w:t>-</w:t>
            </w:r>
          </w:p>
        </w:tc>
      </w:tr>
    </w:tbl>
    <w:p w:rsidR="00E95BC0" w:rsidRDefault="00E95BC0"/>
    <w:p w:rsidR="00BC01BB" w:rsidRDefault="00BC01BB"/>
    <w:sectPr w:rsidR="00BC01BB" w:rsidSect="00F00016">
      <w:headerReference w:type="default" r:id="rId7"/>
      <w:pgSz w:w="16838" w:h="11906" w:orient="landscape"/>
      <w:pgMar w:top="1701" w:right="851" w:bottom="851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8BD" w:rsidRDefault="00EF48BD" w:rsidP="00723859">
      <w:r>
        <w:separator/>
      </w:r>
    </w:p>
  </w:endnote>
  <w:endnote w:type="continuationSeparator" w:id="0">
    <w:p w:rsidR="00EF48BD" w:rsidRDefault="00EF48BD" w:rsidP="00723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8BD" w:rsidRDefault="00EF48BD" w:rsidP="00723859">
      <w:r>
        <w:separator/>
      </w:r>
    </w:p>
  </w:footnote>
  <w:footnote w:type="continuationSeparator" w:id="0">
    <w:p w:rsidR="00EF48BD" w:rsidRDefault="00EF48BD" w:rsidP="00723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0DA" w:rsidRDefault="001370DA" w:rsidP="00723859">
    <w:pPr>
      <w:pStyle w:val="a4"/>
      <w:jc w:val="center"/>
    </w:pPr>
    <w:r>
      <w:t>Информация о доходах, расходах, об имуществе и обязательствах имущественного характера муниципальных служащих</w:t>
    </w:r>
    <w:r w:rsidRPr="00196B9E">
      <w:t xml:space="preserve"> </w:t>
    </w:r>
  </w:p>
  <w:p w:rsidR="001370DA" w:rsidRPr="00723859" w:rsidRDefault="001370DA" w:rsidP="00723859">
    <w:pPr>
      <w:pStyle w:val="a4"/>
      <w:jc w:val="center"/>
    </w:pPr>
    <w:r>
      <w:t>Департамента финансов Администрации города Шахты, их супруги (супруга) и несовершеннолетних детей за 2016 год.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/>
  <w:rsids>
    <w:rsidRoot w:val="00723859"/>
    <w:rsid w:val="000013DB"/>
    <w:rsid w:val="0000265A"/>
    <w:rsid w:val="000127D1"/>
    <w:rsid w:val="000160E3"/>
    <w:rsid w:val="00023F15"/>
    <w:rsid w:val="00032592"/>
    <w:rsid w:val="00033FD6"/>
    <w:rsid w:val="00034C92"/>
    <w:rsid w:val="00036F60"/>
    <w:rsid w:val="00040F77"/>
    <w:rsid w:val="00043B91"/>
    <w:rsid w:val="00061F2D"/>
    <w:rsid w:val="000634E9"/>
    <w:rsid w:val="00064712"/>
    <w:rsid w:val="00065B6A"/>
    <w:rsid w:val="000716B5"/>
    <w:rsid w:val="00071745"/>
    <w:rsid w:val="00074B99"/>
    <w:rsid w:val="00075DFB"/>
    <w:rsid w:val="0008043B"/>
    <w:rsid w:val="00081F11"/>
    <w:rsid w:val="000839C9"/>
    <w:rsid w:val="00084E35"/>
    <w:rsid w:val="000919F2"/>
    <w:rsid w:val="00093066"/>
    <w:rsid w:val="0009448E"/>
    <w:rsid w:val="000968F5"/>
    <w:rsid w:val="000A0B37"/>
    <w:rsid w:val="000A527D"/>
    <w:rsid w:val="000A53AE"/>
    <w:rsid w:val="000A5C00"/>
    <w:rsid w:val="000B069A"/>
    <w:rsid w:val="000B09E8"/>
    <w:rsid w:val="000B4054"/>
    <w:rsid w:val="000B756B"/>
    <w:rsid w:val="000C0C0B"/>
    <w:rsid w:val="000C1314"/>
    <w:rsid w:val="000C30A8"/>
    <w:rsid w:val="000C57A1"/>
    <w:rsid w:val="000C6284"/>
    <w:rsid w:val="000C69FC"/>
    <w:rsid w:val="000C7EF0"/>
    <w:rsid w:val="000D59D7"/>
    <w:rsid w:val="000D65EB"/>
    <w:rsid w:val="000D6841"/>
    <w:rsid w:val="000E0F7B"/>
    <w:rsid w:val="000E3671"/>
    <w:rsid w:val="000E6706"/>
    <w:rsid w:val="000E79F1"/>
    <w:rsid w:val="000F03F1"/>
    <w:rsid w:val="000F0A03"/>
    <w:rsid w:val="000F1F01"/>
    <w:rsid w:val="000F3FC6"/>
    <w:rsid w:val="000F3FD9"/>
    <w:rsid w:val="000F4459"/>
    <w:rsid w:val="000F51C6"/>
    <w:rsid w:val="000F5E30"/>
    <w:rsid w:val="000F6BFC"/>
    <w:rsid w:val="001067CE"/>
    <w:rsid w:val="0011507F"/>
    <w:rsid w:val="00124928"/>
    <w:rsid w:val="0012729C"/>
    <w:rsid w:val="00132D6E"/>
    <w:rsid w:val="001370DA"/>
    <w:rsid w:val="00142277"/>
    <w:rsid w:val="001430A3"/>
    <w:rsid w:val="0014716E"/>
    <w:rsid w:val="00150D33"/>
    <w:rsid w:val="001570B0"/>
    <w:rsid w:val="001572FE"/>
    <w:rsid w:val="001611BF"/>
    <w:rsid w:val="00161A76"/>
    <w:rsid w:val="00161DE3"/>
    <w:rsid w:val="00163355"/>
    <w:rsid w:val="001678EA"/>
    <w:rsid w:val="00170225"/>
    <w:rsid w:val="0017189F"/>
    <w:rsid w:val="00175820"/>
    <w:rsid w:val="0019111F"/>
    <w:rsid w:val="001929E8"/>
    <w:rsid w:val="001946FF"/>
    <w:rsid w:val="001966A0"/>
    <w:rsid w:val="00196B9E"/>
    <w:rsid w:val="001978A1"/>
    <w:rsid w:val="001A14DD"/>
    <w:rsid w:val="001A2E50"/>
    <w:rsid w:val="001A3A38"/>
    <w:rsid w:val="001A4A6F"/>
    <w:rsid w:val="001B1F46"/>
    <w:rsid w:val="001B2903"/>
    <w:rsid w:val="001B2E0F"/>
    <w:rsid w:val="001B306A"/>
    <w:rsid w:val="001C10F1"/>
    <w:rsid w:val="001C148B"/>
    <w:rsid w:val="001C3EE5"/>
    <w:rsid w:val="001C5E63"/>
    <w:rsid w:val="001C75CC"/>
    <w:rsid w:val="001D0EE3"/>
    <w:rsid w:val="001D3120"/>
    <w:rsid w:val="001D494C"/>
    <w:rsid w:val="001E360F"/>
    <w:rsid w:val="001E3CD7"/>
    <w:rsid w:val="001E7469"/>
    <w:rsid w:val="0020345B"/>
    <w:rsid w:val="00205DB8"/>
    <w:rsid w:val="0020753C"/>
    <w:rsid w:val="00211D55"/>
    <w:rsid w:val="0021635C"/>
    <w:rsid w:val="00220DAC"/>
    <w:rsid w:val="002231C6"/>
    <w:rsid w:val="002234A3"/>
    <w:rsid w:val="00223ED8"/>
    <w:rsid w:val="0022468F"/>
    <w:rsid w:val="002269AE"/>
    <w:rsid w:val="00226F47"/>
    <w:rsid w:val="002323D6"/>
    <w:rsid w:val="00232CD6"/>
    <w:rsid w:val="00234EEE"/>
    <w:rsid w:val="002364CF"/>
    <w:rsid w:val="00237364"/>
    <w:rsid w:val="0023757A"/>
    <w:rsid w:val="00242117"/>
    <w:rsid w:val="00244B5C"/>
    <w:rsid w:val="002502DA"/>
    <w:rsid w:val="0025066C"/>
    <w:rsid w:val="00252995"/>
    <w:rsid w:val="0025490D"/>
    <w:rsid w:val="002565C9"/>
    <w:rsid w:val="0026154A"/>
    <w:rsid w:val="002625DA"/>
    <w:rsid w:val="002649D1"/>
    <w:rsid w:val="00265D79"/>
    <w:rsid w:val="002660EB"/>
    <w:rsid w:val="002A2D6C"/>
    <w:rsid w:val="002A527E"/>
    <w:rsid w:val="002B0097"/>
    <w:rsid w:val="002B4818"/>
    <w:rsid w:val="002B69EE"/>
    <w:rsid w:val="002B6B0A"/>
    <w:rsid w:val="002B7E50"/>
    <w:rsid w:val="002C33A8"/>
    <w:rsid w:val="002D132B"/>
    <w:rsid w:val="002D5937"/>
    <w:rsid w:val="002D62ED"/>
    <w:rsid w:val="002E4235"/>
    <w:rsid w:val="002E4C8A"/>
    <w:rsid w:val="002E7BF1"/>
    <w:rsid w:val="002F031A"/>
    <w:rsid w:val="002F1F61"/>
    <w:rsid w:val="002F212F"/>
    <w:rsid w:val="002F2C2D"/>
    <w:rsid w:val="00300435"/>
    <w:rsid w:val="0030558D"/>
    <w:rsid w:val="003064A6"/>
    <w:rsid w:val="003148FB"/>
    <w:rsid w:val="00314A61"/>
    <w:rsid w:val="00320D61"/>
    <w:rsid w:val="0032139F"/>
    <w:rsid w:val="00324EBA"/>
    <w:rsid w:val="003255E8"/>
    <w:rsid w:val="00326390"/>
    <w:rsid w:val="00332E19"/>
    <w:rsid w:val="00333676"/>
    <w:rsid w:val="00340545"/>
    <w:rsid w:val="003433AF"/>
    <w:rsid w:val="00350FED"/>
    <w:rsid w:val="0035163A"/>
    <w:rsid w:val="00352F61"/>
    <w:rsid w:val="00357B9A"/>
    <w:rsid w:val="00360BE4"/>
    <w:rsid w:val="00361596"/>
    <w:rsid w:val="00363349"/>
    <w:rsid w:val="00370A3A"/>
    <w:rsid w:val="00374DED"/>
    <w:rsid w:val="0038530C"/>
    <w:rsid w:val="003947BD"/>
    <w:rsid w:val="00394AF5"/>
    <w:rsid w:val="00394B33"/>
    <w:rsid w:val="00397584"/>
    <w:rsid w:val="003A1652"/>
    <w:rsid w:val="003A5730"/>
    <w:rsid w:val="003A754B"/>
    <w:rsid w:val="003A7CEA"/>
    <w:rsid w:val="003B2237"/>
    <w:rsid w:val="003B2C57"/>
    <w:rsid w:val="003B39DB"/>
    <w:rsid w:val="003B78A3"/>
    <w:rsid w:val="003C0AA1"/>
    <w:rsid w:val="003C12E0"/>
    <w:rsid w:val="003C4C18"/>
    <w:rsid w:val="003C5BA2"/>
    <w:rsid w:val="003D00D0"/>
    <w:rsid w:val="003D0DF6"/>
    <w:rsid w:val="003D20B4"/>
    <w:rsid w:val="003E4CA8"/>
    <w:rsid w:val="003E7314"/>
    <w:rsid w:val="003F0C2C"/>
    <w:rsid w:val="003F1878"/>
    <w:rsid w:val="00404613"/>
    <w:rsid w:val="00404646"/>
    <w:rsid w:val="00404652"/>
    <w:rsid w:val="00406073"/>
    <w:rsid w:val="00406EC8"/>
    <w:rsid w:val="00410C70"/>
    <w:rsid w:val="0041283C"/>
    <w:rsid w:val="0041523E"/>
    <w:rsid w:val="0041543B"/>
    <w:rsid w:val="00422866"/>
    <w:rsid w:val="00424102"/>
    <w:rsid w:val="00424E49"/>
    <w:rsid w:val="00430B31"/>
    <w:rsid w:val="00431919"/>
    <w:rsid w:val="0043381A"/>
    <w:rsid w:val="00434F03"/>
    <w:rsid w:val="004407C1"/>
    <w:rsid w:val="0044166F"/>
    <w:rsid w:val="0044289C"/>
    <w:rsid w:val="00447CD4"/>
    <w:rsid w:val="0045049D"/>
    <w:rsid w:val="00471426"/>
    <w:rsid w:val="00474DB6"/>
    <w:rsid w:val="004759FA"/>
    <w:rsid w:val="00476654"/>
    <w:rsid w:val="00482AEF"/>
    <w:rsid w:val="00484D76"/>
    <w:rsid w:val="004905EE"/>
    <w:rsid w:val="00491DFC"/>
    <w:rsid w:val="004948A3"/>
    <w:rsid w:val="00495E21"/>
    <w:rsid w:val="004A2D02"/>
    <w:rsid w:val="004A3220"/>
    <w:rsid w:val="004A6454"/>
    <w:rsid w:val="004A67C6"/>
    <w:rsid w:val="004A75C8"/>
    <w:rsid w:val="004B3989"/>
    <w:rsid w:val="004B48DA"/>
    <w:rsid w:val="004B75B9"/>
    <w:rsid w:val="004C3538"/>
    <w:rsid w:val="004D19C7"/>
    <w:rsid w:val="004D6BEB"/>
    <w:rsid w:val="004E1791"/>
    <w:rsid w:val="004E332D"/>
    <w:rsid w:val="004E69A7"/>
    <w:rsid w:val="004F0BD0"/>
    <w:rsid w:val="004F2250"/>
    <w:rsid w:val="004F65CC"/>
    <w:rsid w:val="00502303"/>
    <w:rsid w:val="005052A5"/>
    <w:rsid w:val="00506053"/>
    <w:rsid w:val="00506732"/>
    <w:rsid w:val="00506A15"/>
    <w:rsid w:val="00507430"/>
    <w:rsid w:val="00507788"/>
    <w:rsid w:val="005208BD"/>
    <w:rsid w:val="00525C4B"/>
    <w:rsid w:val="0053099A"/>
    <w:rsid w:val="005350B5"/>
    <w:rsid w:val="005360C8"/>
    <w:rsid w:val="0053670F"/>
    <w:rsid w:val="0054295F"/>
    <w:rsid w:val="0054407B"/>
    <w:rsid w:val="00546AD6"/>
    <w:rsid w:val="0054744B"/>
    <w:rsid w:val="00547B3F"/>
    <w:rsid w:val="0055282C"/>
    <w:rsid w:val="0055335A"/>
    <w:rsid w:val="00553C9D"/>
    <w:rsid w:val="00555857"/>
    <w:rsid w:val="00556329"/>
    <w:rsid w:val="005614F9"/>
    <w:rsid w:val="00563DA3"/>
    <w:rsid w:val="005665E8"/>
    <w:rsid w:val="00572CF9"/>
    <w:rsid w:val="005749FA"/>
    <w:rsid w:val="00574E31"/>
    <w:rsid w:val="00575742"/>
    <w:rsid w:val="00580486"/>
    <w:rsid w:val="00582E58"/>
    <w:rsid w:val="00585E84"/>
    <w:rsid w:val="005931D7"/>
    <w:rsid w:val="00595C92"/>
    <w:rsid w:val="0059731D"/>
    <w:rsid w:val="005A03CC"/>
    <w:rsid w:val="005A1C95"/>
    <w:rsid w:val="005A26A5"/>
    <w:rsid w:val="005B004F"/>
    <w:rsid w:val="005B1A50"/>
    <w:rsid w:val="005B28B4"/>
    <w:rsid w:val="005B71C2"/>
    <w:rsid w:val="005C1E9D"/>
    <w:rsid w:val="005C2ECF"/>
    <w:rsid w:val="005C5078"/>
    <w:rsid w:val="005C712E"/>
    <w:rsid w:val="005C77D6"/>
    <w:rsid w:val="005D04A8"/>
    <w:rsid w:val="005D3319"/>
    <w:rsid w:val="005E05BA"/>
    <w:rsid w:val="005E2CAB"/>
    <w:rsid w:val="005E2CE3"/>
    <w:rsid w:val="005E2E12"/>
    <w:rsid w:val="005E4A17"/>
    <w:rsid w:val="005F1F26"/>
    <w:rsid w:val="005F2AAE"/>
    <w:rsid w:val="005F3003"/>
    <w:rsid w:val="005F654D"/>
    <w:rsid w:val="005F66B5"/>
    <w:rsid w:val="00600B66"/>
    <w:rsid w:val="00603A29"/>
    <w:rsid w:val="0060660F"/>
    <w:rsid w:val="00606F9A"/>
    <w:rsid w:val="00607217"/>
    <w:rsid w:val="00607974"/>
    <w:rsid w:val="00613F86"/>
    <w:rsid w:val="00614A8B"/>
    <w:rsid w:val="00616E77"/>
    <w:rsid w:val="006209C3"/>
    <w:rsid w:val="00620A48"/>
    <w:rsid w:val="0062759C"/>
    <w:rsid w:val="00627E5C"/>
    <w:rsid w:val="006323BE"/>
    <w:rsid w:val="00634C46"/>
    <w:rsid w:val="006367A4"/>
    <w:rsid w:val="00640629"/>
    <w:rsid w:val="00643C25"/>
    <w:rsid w:val="006449FF"/>
    <w:rsid w:val="00644D8A"/>
    <w:rsid w:val="00644FFE"/>
    <w:rsid w:val="00646E9C"/>
    <w:rsid w:val="0065059D"/>
    <w:rsid w:val="00650F93"/>
    <w:rsid w:val="00651C76"/>
    <w:rsid w:val="00657332"/>
    <w:rsid w:val="00660F97"/>
    <w:rsid w:val="006610E9"/>
    <w:rsid w:val="00661B98"/>
    <w:rsid w:val="00662385"/>
    <w:rsid w:val="0066361C"/>
    <w:rsid w:val="00663EB8"/>
    <w:rsid w:val="00664F02"/>
    <w:rsid w:val="0066588A"/>
    <w:rsid w:val="00665E1E"/>
    <w:rsid w:val="00674C1D"/>
    <w:rsid w:val="00675C1F"/>
    <w:rsid w:val="00676EFB"/>
    <w:rsid w:val="00681BB2"/>
    <w:rsid w:val="00682084"/>
    <w:rsid w:val="00683A61"/>
    <w:rsid w:val="00683F90"/>
    <w:rsid w:val="00684490"/>
    <w:rsid w:val="006854A4"/>
    <w:rsid w:val="00691C49"/>
    <w:rsid w:val="006953AB"/>
    <w:rsid w:val="0069655B"/>
    <w:rsid w:val="00696B4F"/>
    <w:rsid w:val="006A1465"/>
    <w:rsid w:val="006A2091"/>
    <w:rsid w:val="006A5045"/>
    <w:rsid w:val="006A7465"/>
    <w:rsid w:val="006B0A76"/>
    <w:rsid w:val="006B323F"/>
    <w:rsid w:val="006B35D6"/>
    <w:rsid w:val="006B4478"/>
    <w:rsid w:val="006B4A95"/>
    <w:rsid w:val="006B5E64"/>
    <w:rsid w:val="006B63EE"/>
    <w:rsid w:val="006B6462"/>
    <w:rsid w:val="006B6F03"/>
    <w:rsid w:val="006C196F"/>
    <w:rsid w:val="006C25C0"/>
    <w:rsid w:val="006C26C4"/>
    <w:rsid w:val="006C452C"/>
    <w:rsid w:val="006C63A4"/>
    <w:rsid w:val="006C720E"/>
    <w:rsid w:val="006D3807"/>
    <w:rsid w:val="006D4D41"/>
    <w:rsid w:val="006D5B2D"/>
    <w:rsid w:val="006D60D3"/>
    <w:rsid w:val="006D611E"/>
    <w:rsid w:val="006E04FD"/>
    <w:rsid w:val="006E16B9"/>
    <w:rsid w:val="006E24F7"/>
    <w:rsid w:val="006E2BDC"/>
    <w:rsid w:val="006E5447"/>
    <w:rsid w:val="006F53A7"/>
    <w:rsid w:val="007012FF"/>
    <w:rsid w:val="00701F40"/>
    <w:rsid w:val="007027C7"/>
    <w:rsid w:val="0070285F"/>
    <w:rsid w:val="00705245"/>
    <w:rsid w:val="00705A30"/>
    <w:rsid w:val="007105C0"/>
    <w:rsid w:val="0071261E"/>
    <w:rsid w:val="0071278A"/>
    <w:rsid w:val="007172AE"/>
    <w:rsid w:val="00717598"/>
    <w:rsid w:val="0072383B"/>
    <w:rsid w:val="00723859"/>
    <w:rsid w:val="00723C60"/>
    <w:rsid w:val="00723FB7"/>
    <w:rsid w:val="007302AB"/>
    <w:rsid w:val="00732418"/>
    <w:rsid w:val="00737AD9"/>
    <w:rsid w:val="00737E0D"/>
    <w:rsid w:val="007419CD"/>
    <w:rsid w:val="0074311F"/>
    <w:rsid w:val="00744DF0"/>
    <w:rsid w:val="00745159"/>
    <w:rsid w:val="007502E7"/>
    <w:rsid w:val="00753A66"/>
    <w:rsid w:val="00756992"/>
    <w:rsid w:val="007608B6"/>
    <w:rsid w:val="00765CAD"/>
    <w:rsid w:val="00767E4E"/>
    <w:rsid w:val="00770823"/>
    <w:rsid w:val="00781031"/>
    <w:rsid w:val="007818FB"/>
    <w:rsid w:val="007823DC"/>
    <w:rsid w:val="00784D8A"/>
    <w:rsid w:val="00797F82"/>
    <w:rsid w:val="007A1201"/>
    <w:rsid w:val="007A376E"/>
    <w:rsid w:val="007B0DE4"/>
    <w:rsid w:val="007B263D"/>
    <w:rsid w:val="007B3141"/>
    <w:rsid w:val="007B6961"/>
    <w:rsid w:val="007C0DC6"/>
    <w:rsid w:val="007C1FB3"/>
    <w:rsid w:val="007C205D"/>
    <w:rsid w:val="007C4B5C"/>
    <w:rsid w:val="007D11D5"/>
    <w:rsid w:val="007D1436"/>
    <w:rsid w:val="007D3FF7"/>
    <w:rsid w:val="007D7117"/>
    <w:rsid w:val="007E043B"/>
    <w:rsid w:val="007E5BD0"/>
    <w:rsid w:val="007E6AF2"/>
    <w:rsid w:val="007F30DD"/>
    <w:rsid w:val="007F5E75"/>
    <w:rsid w:val="007F68D3"/>
    <w:rsid w:val="008000E5"/>
    <w:rsid w:val="0080336C"/>
    <w:rsid w:val="008034D3"/>
    <w:rsid w:val="00807A30"/>
    <w:rsid w:val="0081407A"/>
    <w:rsid w:val="008141FB"/>
    <w:rsid w:val="00820785"/>
    <w:rsid w:val="00826EDE"/>
    <w:rsid w:val="00827D02"/>
    <w:rsid w:val="008302E3"/>
    <w:rsid w:val="008308AF"/>
    <w:rsid w:val="00833026"/>
    <w:rsid w:val="008418EA"/>
    <w:rsid w:val="00841AFF"/>
    <w:rsid w:val="00846814"/>
    <w:rsid w:val="008469D0"/>
    <w:rsid w:val="00851345"/>
    <w:rsid w:val="00852008"/>
    <w:rsid w:val="008573C0"/>
    <w:rsid w:val="0086057F"/>
    <w:rsid w:val="008644F0"/>
    <w:rsid w:val="0087494B"/>
    <w:rsid w:val="00876F83"/>
    <w:rsid w:val="00881B39"/>
    <w:rsid w:val="00882F6A"/>
    <w:rsid w:val="00890BD4"/>
    <w:rsid w:val="008917E3"/>
    <w:rsid w:val="008917F3"/>
    <w:rsid w:val="008938AB"/>
    <w:rsid w:val="008972D2"/>
    <w:rsid w:val="008974AD"/>
    <w:rsid w:val="008A06A7"/>
    <w:rsid w:val="008A2F91"/>
    <w:rsid w:val="008A3A8F"/>
    <w:rsid w:val="008B3B6C"/>
    <w:rsid w:val="008B6559"/>
    <w:rsid w:val="008C0B9F"/>
    <w:rsid w:val="008C32D7"/>
    <w:rsid w:val="008C3A16"/>
    <w:rsid w:val="008D2AB2"/>
    <w:rsid w:val="008D3D9E"/>
    <w:rsid w:val="008E26FA"/>
    <w:rsid w:val="008E2A16"/>
    <w:rsid w:val="008E35E4"/>
    <w:rsid w:val="008E5DC3"/>
    <w:rsid w:val="008E7021"/>
    <w:rsid w:val="008E77FC"/>
    <w:rsid w:val="008E7AF0"/>
    <w:rsid w:val="008E7D06"/>
    <w:rsid w:val="008E7FB2"/>
    <w:rsid w:val="008F0FBA"/>
    <w:rsid w:val="008F46F5"/>
    <w:rsid w:val="008F6D88"/>
    <w:rsid w:val="00902743"/>
    <w:rsid w:val="0090286E"/>
    <w:rsid w:val="00904C35"/>
    <w:rsid w:val="00910CF3"/>
    <w:rsid w:val="009137ED"/>
    <w:rsid w:val="00913DB5"/>
    <w:rsid w:val="009358F4"/>
    <w:rsid w:val="00935EE7"/>
    <w:rsid w:val="0093708C"/>
    <w:rsid w:val="00937323"/>
    <w:rsid w:val="00942D4F"/>
    <w:rsid w:val="009434CD"/>
    <w:rsid w:val="00945A3E"/>
    <w:rsid w:val="00946C3A"/>
    <w:rsid w:val="00957FC2"/>
    <w:rsid w:val="00960296"/>
    <w:rsid w:val="00961199"/>
    <w:rsid w:val="00962A62"/>
    <w:rsid w:val="00966660"/>
    <w:rsid w:val="0096718C"/>
    <w:rsid w:val="009755E8"/>
    <w:rsid w:val="00976712"/>
    <w:rsid w:val="009777D0"/>
    <w:rsid w:val="00977DEC"/>
    <w:rsid w:val="0098423C"/>
    <w:rsid w:val="009844C6"/>
    <w:rsid w:val="00984FA1"/>
    <w:rsid w:val="00985459"/>
    <w:rsid w:val="00990DAB"/>
    <w:rsid w:val="00993DC2"/>
    <w:rsid w:val="009A2CF9"/>
    <w:rsid w:val="009A3823"/>
    <w:rsid w:val="009A51EA"/>
    <w:rsid w:val="009A5AF5"/>
    <w:rsid w:val="009A5C2C"/>
    <w:rsid w:val="009B047C"/>
    <w:rsid w:val="009B0D41"/>
    <w:rsid w:val="009B4B2C"/>
    <w:rsid w:val="009B6287"/>
    <w:rsid w:val="009B7732"/>
    <w:rsid w:val="009B7BF4"/>
    <w:rsid w:val="009C1C18"/>
    <w:rsid w:val="009C2DA6"/>
    <w:rsid w:val="009C72C0"/>
    <w:rsid w:val="009D23A4"/>
    <w:rsid w:val="009D403E"/>
    <w:rsid w:val="009D6F15"/>
    <w:rsid w:val="009E26F0"/>
    <w:rsid w:val="009E73D9"/>
    <w:rsid w:val="009F0FD8"/>
    <w:rsid w:val="009F5EB5"/>
    <w:rsid w:val="009F6551"/>
    <w:rsid w:val="00A01FEC"/>
    <w:rsid w:val="00A0222A"/>
    <w:rsid w:val="00A0353F"/>
    <w:rsid w:val="00A0661B"/>
    <w:rsid w:val="00A0766A"/>
    <w:rsid w:val="00A07794"/>
    <w:rsid w:val="00A12280"/>
    <w:rsid w:val="00A20603"/>
    <w:rsid w:val="00A3048E"/>
    <w:rsid w:val="00A30574"/>
    <w:rsid w:val="00A31A90"/>
    <w:rsid w:val="00A34C31"/>
    <w:rsid w:val="00A354D1"/>
    <w:rsid w:val="00A41724"/>
    <w:rsid w:val="00A4394E"/>
    <w:rsid w:val="00A43BD5"/>
    <w:rsid w:val="00A507A6"/>
    <w:rsid w:val="00A51C8B"/>
    <w:rsid w:val="00A51EA7"/>
    <w:rsid w:val="00A52D22"/>
    <w:rsid w:val="00A534E5"/>
    <w:rsid w:val="00A550BC"/>
    <w:rsid w:val="00A56794"/>
    <w:rsid w:val="00A57145"/>
    <w:rsid w:val="00A5731C"/>
    <w:rsid w:val="00A60EFF"/>
    <w:rsid w:val="00A64E18"/>
    <w:rsid w:val="00A64F29"/>
    <w:rsid w:val="00A6787E"/>
    <w:rsid w:val="00A703C2"/>
    <w:rsid w:val="00A70B5C"/>
    <w:rsid w:val="00A71558"/>
    <w:rsid w:val="00A7290F"/>
    <w:rsid w:val="00A74EA6"/>
    <w:rsid w:val="00A7589B"/>
    <w:rsid w:val="00A80263"/>
    <w:rsid w:val="00A819E7"/>
    <w:rsid w:val="00A912D0"/>
    <w:rsid w:val="00A91CCC"/>
    <w:rsid w:val="00A92612"/>
    <w:rsid w:val="00A9676C"/>
    <w:rsid w:val="00A97034"/>
    <w:rsid w:val="00AA4DB3"/>
    <w:rsid w:val="00AB5044"/>
    <w:rsid w:val="00AB54F9"/>
    <w:rsid w:val="00AC4826"/>
    <w:rsid w:val="00AC5356"/>
    <w:rsid w:val="00AC64BC"/>
    <w:rsid w:val="00AD1D57"/>
    <w:rsid w:val="00AD3FC0"/>
    <w:rsid w:val="00AD5604"/>
    <w:rsid w:val="00AD6281"/>
    <w:rsid w:val="00AD7101"/>
    <w:rsid w:val="00AE158E"/>
    <w:rsid w:val="00AE65A6"/>
    <w:rsid w:val="00AF2BC3"/>
    <w:rsid w:val="00AF78E9"/>
    <w:rsid w:val="00B00B23"/>
    <w:rsid w:val="00B050D4"/>
    <w:rsid w:val="00B05290"/>
    <w:rsid w:val="00B05D7D"/>
    <w:rsid w:val="00B063F2"/>
    <w:rsid w:val="00B1022D"/>
    <w:rsid w:val="00B10DF3"/>
    <w:rsid w:val="00B177D7"/>
    <w:rsid w:val="00B20294"/>
    <w:rsid w:val="00B248C8"/>
    <w:rsid w:val="00B24F14"/>
    <w:rsid w:val="00B253E7"/>
    <w:rsid w:val="00B30015"/>
    <w:rsid w:val="00B31FAD"/>
    <w:rsid w:val="00B34EC3"/>
    <w:rsid w:val="00B367CA"/>
    <w:rsid w:val="00B41857"/>
    <w:rsid w:val="00B43746"/>
    <w:rsid w:val="00B454DD"/>
    <w:rsid w:val="00B502D4"/>
    <w:rsid w:val="00B50A7F"/>
    <w:rsid w:val="00B5426B"/>
    <w:rsid w:val="00B559E3"/>
    <w:rsid w:val="00B6276E"/>
    <w:rsid w:val="00B705C5"/>
    <w:rsid w:val="00B72AA8"/>
    <w:rsid w:val="00B74D67"/>
    <w:rsid w:val="00B811E8"/>
    <w:rsid w:val="00B83B02"/>
    <w:rsid w:val="00B87468"/>
    <w:rsid w:val="00B93B86"/>
    <w:rsid w:val="00B93F27"/>
    <w:rsid w:val="00BA120F"/>
    <w:rsid w:val="00BA260B"/>
    <w:rsid w:val="00BA4E87"/>
    <w:rsid w:val="00BA6816"/>
    <w:rsid w:val="00BB035D"/>
    <w:rsid w:val="00BB0968"/>
    <w:rsid w:val="00BB0B57"/>
    <w:rsid w:val="00BB11CC"/>
    <w:rsid w:val="00BB127F"/>
    <w:rsid w:val="00BB2E52"/>
    <w:rsid w:val="00BB5984"/>
    <w:rsid w:val="00BB76AC"/>
    <w:rsid w:val="00BC01BB"/>
    <w:rsid w:val="00BC0821"/>
    <w:rsid w:val="00BC12F0"/>
    <w:rsid w:val="00BC4125"/>
    <w:rsid w:val="00BC62A0"/>
    <w:rsid w:val="00BD0B24"/>
    <w:rsid w:val="00BD699D"/>
    <w:rsid w:val="00BD7489"/>
    <w:rsid w:val="00BE09BE"/>
    <w:rsid w:val="00BE768F"/>
    <w:rsid w:val="00BF0FA0"/>
    <w:rsid w:val="00BF1312"/>
    <w:rsid w:val="00BF1838"/>
    <w:rsid w:val="00BF373D"/>
    <w:rsid w:val="00BF5260"/>
    <w:rsid w:val="00BF55C6"/>
    <w:rsid w:val="00BF7937"/>
    <w:rsid w:val="00C04305"/>
    <w:rsid w:val="00C07DBE"/>
    <w:rsid w:val="00C130A1"/>
    <w:rsid w:val="00C1644A"/>
    <w:rsid w:val="00C217A3"/>
    <w:rsid w:val="00C21DD6"/>
    <w:rsid w:val="00C27CB1"/>
    <w:rsid w:val="00C308D2"/>
    <w:rsid w:val="00C324BC"/>
    <w:rsid w:val="00C35460"/>
    <w:rsid w:val="00C409EB"/>
    <w:rsid w:val="00C40F44"/>
    <w:rsid w:val="00C428D7"/>
    <w:rsid w:val="00C43195"/>
    <w:rsid w:val="00C459B3"/>
    <w:rsid w:val="00C51BB3"/>
    <w:rsid w:val="00C528C4"/>
    <w:rsid w:val="00C5429E"/>
    <w:rsid w:val="00C56BF7"/>
    <w:rsid w:val="00C66020"/>
    <w:rsid w:val="00C7159A"/>
    <w:rsid w:val="00C74519"/>
    <w:rsid w:val="00C74D23"/>
    <w:rsid w:val="00C76C6D"/>
    <w:rsid w:val="00C77218"/>
    <w:rsid w:val="00C803CB"/>
    <w:rsid w:val="00C82804"/>
    <w:rsid w:val="00C84548"/>
    <w:rsid w:val="00C84A69"/>
    <w:rsid w:val="00C86539"/>
    <w:rsid w:val="00C90C0C"/>
    <w:rsid w:val="00C94877"/>
    <w:rsid w:val="00C9623E"/>
    <w:rsid w:val="00C96779"/>
    <w:rsid w:val="00C97A14"/>
    <w:rsid w:val="00CA207B"/>
    <w:rsid w:val="00CA70D0"/>
    <w:rsid w:val="00CB3409"/>
    <w:rsid w:val="00CB6E52"/>
    <w:rsid w:val="00CC0A38"/>
    <w:rsid w:val="00CC1027"/>
    <w:rsid w:val="00CC1266"/>
    <w:rsid w:val="00CC3651"/>
    <w:rsid w:val="00CC376D"/>
    <w:rsid w:val="00CC61CB"/>
    <w:rsid w:val="00CD39BE"/>
    <w:rsid w:val="00CD3CE2"/>
    <w:rsid w:val="00CD4BE3"/>
    <w:rsid w:val="00CD4F00"/>
    <w:rsid w:val="00CD54CA"/>
    <w:rsid w:val="00CE2453"/>
    <w:rsid w:val="00CE245D"/>
    <w:rsid w:val="00CE3CCA"/>
    <w:rsid w:val="00CE5847"/>
    <w:rsid w:val="00CF1A84"/>
    <w:rsid w:val="00CF4701"/>
    <w:rsid w:val="00CF5D6B"/>
    <w:rsid w:val="00D0303D"/>
    <w:rsid w:val="00D04C59"/>
    <w:rsid w:val="00D05A02"/>
    <w:rsid w:val="00D106D8"/>
    <w:rsid w:val="00D11C55"/>
    <w:rsid w:val="00D1255F"/>
    <w:rsid w:val="00D12A3F"/>
    <w:rsid w:val="00D135F5"/>
    <w:rsid w:val="00D13BFB"/>
    <w:rsid w:val="00D1524F"/>
    <w:rsid w:val="00D153A0"/>
    <w:rsid w:val="00D1547C"/>
    <w:rsid w:val="00D26D18"/>
    <w:rsid w:val="00D344FE"/>
    <w:rsid w:val="00D422D3"/>
    <w:rsid w:val="00D43694"/>
    <w:rsid w:val="00D4485C"/>
    <w:rsid w:val="00D4496B"/>
    <w:rsid w:val="00D45523"/>
    <w:rsid w:val="00D46C32"/>
    <w:rsid w:val="00D54AAC"/>
    <w:rsid w:val="00D54CA3"/>
    <w:rsid w:val="00D57BE8"/>
    <w:rsid w:val="00D601EB"/>
    <w:rsid w:val="00D6135C"/>
    <w:rsid w:val="00D61E08"/>
    <w:rsid w:val="00D61F83"/>
    <w:rsid w:val="00D667BD"/>
    <w:rsid w:val="00D675EA"/>
    <w:rsid w:val="00D705BF"/>
    <w:rsid w:val="00D76097"/>
    <w:rsid w:val="00D7757C"/>
    <w:rsid w:val="00D80DD6"/>
    <w:rsid w:val="00D811C4"/>
    <w:rsid w:val="00D816A1"/>
    <w:rsid w:val="00D81770"/>
    <w:rsid w:val="00D823BE"/>
    <w:rsid w:val="00D942E9"/>
    <w:rsid w:val="00DA1958"/>
    <w:rsid w:val="00DA23DF"/>
    <w:rsid w:val="00DA5B71"/>
    <w:rsid w:val="00DA6837"/>
    <w:rsid w:val="00DB68F9"/>
    <w:rsid w:val="00DB7DAA"/>
    <w:rsid w:val="00DC12AE"/>
    <w:rsid w:val="00DC3988"/>
    <w:rsid w:val="00DC4B82"/>
    <w:rsid w:val="00DC5BE2"/>
    <w:rsid w:val="00DC79D2"/>
    <w:rsid w:val="00DD101F"/>
    <w:rsid w:val="00DD145E"/>
    <w:rsid w:val="00DD4631"/>
    <w:rsid w:val="00DD5AD4"/>
    <w:rsid w:val="00DD78E6"/>
    <w:rsid w:val="00DE34AA"/>
    <w:rsid w:val="00DE4501"/>
    <w:rsid w:val="00DE61DF"/>
    <w:rsid w:val="00DF31B6"/>
    <w:rsid w:val="00DF3CCC"/>
    <w:rsid w:val="00DF530F"/>
    <w:rsid w:val="00DF7DEA"/>
    <w:rsid w:val="00E00AE5"/>
    <w:rsid w:val="00E032EB"/>
    <w:rsid w:val="00E122C7"/>
    <w:rsid w:val="00E12539"/>
    <w:rsid w:val="00E13C88"/>
    <w:rsid w:val="00E14ABB"/>
    <w:rsid w:val="00E163B2"/>
    <w:rsid w:val="00E23A8F"/>
    <w:rsid w:val="00E2411B"/>
    <w:rsid w:val="00E2471A"/>
    <w:rsid w:val="00E2609F"/>
    <w:rsid w:val="00E30184"/>
    <w:rsid w:val="00E329D9"/>
    <w:rsid w:val="00E339E8"/>
    <w:rsid w:val="00E34728"/>
    <w:rsid w:val="00E35DC5"/>
    <w:rsid w:val="00E36737"/>
    <w:rsid w:val="00E374E5"/>
    <w:rsid w:val="00E40CE5"/>
    <w:rsid w:val="00E464F7"/>
    <w:rsid w:val="00E5204E"/>
    <w:rsid w:val="00E5339D"/>
    <w:rsid w:val="00E53684"/>
    <w:rsid w:val="00E54842"/>
    <w:rsid w:val="00E5664F"/>
    <w:rsid w:val="00E6638B"/>
    <w:rsid w:val="00E71AAF"/>
    <w:rsid w:val="00E74CAF"/>
    <w:rsid w:val="00E74DF1"/>
    <w:rsid w:val="00E8062C"/>
    <w:rsid w:val="00E81702"/>
    <w:rsid w:val="00E83570"/>
    <w:rsid w:val="00E85736"/>
    <w:rsid w:val="00E85DAA"/>
    <w:rsid w:val="00E9219B"/>
    <w:rsid w:val="00E9240E"/>
    <w:rsid w:val="00E95BC0"/>
    <w:rsid w:val="00EA09B9"/>
    <w:rsid w:val="00EB2B60"/>
    <w:rsid w:val="00EB37CF"/>
    <w:rsid w:val="00EB74C8"/>
    <w:rsid w:val="00EC1E2B"/>
    <w:rsid w:val="00EC45D9"/>
    <w:rsid w:val="00ED22C5"/>
    <w:rsid w:val="00ED5094"/>
    <w:rsid w:val="00EE076F"/>
    <w:rsid w:val="00EE11FF"/>
    <w:rsid w:val="00EF219F"/>
    <w:rsid w:val="00EF48BD"/>
    <w:rsid w:val="00EF4EC2"/>
    <w:rsid w:val="00EF544A"/>
    <w:rsid w:val="00EF7286"/>
    <w:rsid w:val="00F00016"/>
    <w:rsid w:val="00F04938"/>
    <w:rsid w:val="00F04B5A"/>
    <w:rsid w:val="00F05B26"/>
    <w:rsid w:val="00F06FBA"/>
    <w:rsid w:val="00F10374"/>
    <w:rsid w:val="00F1080B"/>
    <w:rsid w:val="00F12DE9"/>
    <w:rsid w:val="00F14028"/>
    <w:rsid w:val="00F20592"/>
    <w:rsid w:val="00F2237C"/>
    <w:rsid w:val="00F22905"/>
    <w:rsid w:val="00F24160"/>
    <w:rsid w:val="00F32A81"/>
    <w:rsid w:val="00F3456D"/>
    <w:rsid w:val="00F37402"/>
    <w:rsid w:val="00F40604"/>
    <w:rsid w:val="00F42A04"/>
    <w:rsid w:val="00F44FA1"/>
    <w:rsid w:val="00F473C9"/>
    <w:rsid w:val="00F524DD"/>
    <w:rsid w:val="00F5344C"/>
    <w:rsid w:val="00F55A18"/>
    <w:rsid w:val="00F63861"/>
    <w:rsid w:val="00F64FD1"/>
    <w:rsid w:val="00F66D68"/>
    <w:rsid w:val="00F727EB"/>
    <w:rsid w:val="00F73661"/>
    <w:rsid w:val="00F75464"/>
    <w:rsid w:val="00F80C3A"/>
    <w:rsid w:val="00F81EAF"/>
    <w:rsid w:val="00F85DFA"/>
    <w:rsid w:val="00F875CA"/>
    <w:rsid w:val="00F920EC"/>
    <w:rsid w:val="00F95B39"/>
    <w:rsid w:val="00FA6C56"/>
    <w:rsid w:val="00FA715A"/>
    <w:rsid w:val="00FA7BE2"/>
    <w:rsid w:val="00FB393B"/>
    <w:rsid w:val="00FB47FB"/>
    <w:rsid w:val="00FB4A63"/>
    <w:rsid w:val="00FC045C"/>
    <w:rsid w:val="00FC0519"/>
    <w:rsid w:val="00FC483C"/>
    <w:rsid w:val="00FC6E1E"/>
    <w:rsid w:val="00FD19C3"/>
    <w:rsid w:val="00FD222F"/>
    <w:rsid w:val="00FD4D66"/>
    <w:rsid w:val="00FE2554"/>
    <w:rsid w:val="00FE4726"/>
    <w:rsid w:val="00FE495A"/>
    <w:rsid w:val="00FE7F02"/>
    <w:rsid w:val="00FF22CF"/>
    <w:rsid w:val="00FF2CBF"/>
    <w:rsid w:val="00FF3C7A"/>
    <w:rsid w:val="00FF52BF"/>
    <w:rsid w:val="00FF535C"/>
    <w:rsid w:val="00FF6146"/>
    <w:rsid w:val="00FF6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0F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rednichenko2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29CC9-790E-4185-953A-888C99D5F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5</Pages>
  <Words>733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Маргушина</cp:lastModifiedBy>
  <cp:revision>2</cp:revision>
  <cp:lastPrinted>2016-04-21T09:47:00Z</cp:lastPrinted>
  <dcterms:created xsi:type="dcterms:W3CDTF">2017-04-25T11:22:00Z</dcterms:created>
  <dcterms:modified xsi:type="dcterms:W3CDTF">2017-04-25T11:22:00Z</dcterms:modified>
</cp:coreProperties>
</file>